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0D72F" w14:textId="77777777" w:rsidR="00FD67CA" w:rsidRPr="00FD67CA" w:rsidRDefault="00FD67CA" w:rsidP="00860DFF">
      <w:pPr>
        <w:pStyle w:val="BodyText"/>
        <w:spacing w:before="24" w:line="360" w:lineRule="auto"/>
        <w:ind w:left="0"/>
        <w:rPr>
          <w:rFonts w:ascii="Arial" w:hAnsi="Arial" w:cs="Arial"/>
          <w:color w:val="1D1B11"/>
          <w:sz w:val="16"/>
          <w:szCs w:val="16"/>
        </w:rPr>
      </w:pPr>
      <w:r w:rsidRPr="00FD67CA">
        <w:rPr>
          <w:rStyle w:val="PlaceholderText"/>
          <w:noProof/>
          <w:color w:val="0070C0"/>
          <w:sz w:val="16"/>
          <w:szCs w:val="16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8FED817" wp14:editId="39DEF578">
                <wp:simplePos x="0" y="0"/>
                <wp:positionH relativeFrom="page">
                  <wp:posOffset>713457</wp:posOffset>
                </wp:positionH>
                <wp:positionV relativeFrom="paragraph">
                  <wp:posOffset>489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54FFB5" id="Graphic 1" o:spid="_x0000_s1026" style="position:absolute;margin-left:56.2pt;margin-top:.0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&#13;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</w:p>
    <w:p w14:paraId="1456AEDA" w14:textId="1B7E88BF" w:rsidR="00E203AD" w:rsidRPr="00FD67CA" w:rsidRDefault="00E203AD" w:rsidP="00860DFF">
      <w:pPr>
        <w:pStyle w:val="BodyText"/>
        <w:spacing w:before="24" w:line="360" w:lineRule="auto"/>
        <w:ind w:left="0"/>
        <w:rPr>
          <w:rFonts w:ascii="Arial" w:hAnsi="Arial" w:cs="Arial"/>
          <w:color w:val="1D1B11"/>
          <w:sz w:val="24"/>
          <w:szCs w:val="24"/>
        </w:rPr>
      </w:pPr>
      <w:r w:rsidRPr="005B39D8">
        <w:rPr>
          <w:rFonts w:ascii="Arial" w:hAnsi="Arial" w:cs="Arial"/>
          <w:color w:val="1D1B11"/>
          <w:sz w:val="24"/>
          <w:szCs w:val="24"/>
        </w:rPr>
        <w:t>Candidate’s full name:</w:t>
      </w:r>
      <w:r w:rsidRPr="005B39D8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002060"/>
            <w:spacing w:val="40"/>
            <w:sz w:val="24"/>
            <w:szCs w:val="24"/>
          </w:rPr>
          <w:id w:val="1222641295"/>
          <w:placeholder>
            <w:docPart w:val="A5A41C39753141C195FD883124BC64C2"/>
          </w:placeholder>
          <w:showingPlcHdr/>
        </w:sdtPr>
        <w:sdtEndPr/>
        <w:sdtContent>
          <w:r w:rsidRPr="005B39D8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5C7E963E" w14:textId="6F93CD42" w:rsidR="00E203AD" w:rsidRPr="005B39D8" w:rsidRDefault="00E203AD" w:rsidP="00860DFF">
      <w:pPr>
        <w:pStyle w:val="BodyText"/>
        <w:tabs>
          <w:tab w:val="left" w:pos="10124"/>
          <w:tab w:val="left" w:pos="10283"/>
        </w:tabs>
        <w:spacing w:before="62" w:line="360" w:lineRule="auto"/>
        <w:ind w:left="0" w:right="233"/>
        <w:jc w:val="both"/>
        <w:rPr>
          <w:rFonts w:ascii="Arial" w:hAnsi="Arial" w:cs="Arial"/>
          <w:color w:val="1D1B11"/>
          <w:spacing w:val="63"/>
          <w:sz w:val="24"/>
          <w:szCs w:val="24"/>
        </w:rPr>
      </w:pPr>
      <w:r w:rsidRPr="005B39D8">
        <w:rPr>
          <w:rFonts w:ascii="Arial" w:hAnsi="Arial" w:cs="Arial"/>
          <w:color w:val="1D1B11"/>
          <w:sz w:val="24"/>
          <w:szCs w:val="24"/>
        </w:rPr>
        <w:t>Principal Supervisor’s full name:</w:t>
      </w:r>
      <w:r w:rsidRPr="005B39D8">
        <w:rPr>
          <w:rFonts w:ascii="Arial" w:hAnsi="Arial" w:cs="Arial"/>
          <w:color w:val="1D1B11"/>
          <w:spacing w:val="63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002060"/>
            <w:spacing w:val="40"/>
            <w:sz w:val="24"/>
            <w:szCs w:val="24"/>
          </w:rPr>
          <w:id w:val="1044868438"/>
          <w:placeholder>
            <w:docPart w:val="9F67A31917EF4173A780596D971F80CF"/>
          </w:placeholder>
          <w:showingPlcHdr/>
        </w:sdtPr>
        <w:sdtEndPr/>
        <w:sdtContent>
          <w:r w:rsidRPr="005B39D8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7F56B970" w14:textId="26A388F4" w:rsidR="00E203AD" w:rsidRPr="005B39D8" w:rsidRDefault="00E203AD" w:rsidP="005B39D8">
      <w:pPr>
        <w:pStyle w:val="BodyText"/>
        <w:tabs>
          <w:tab w:val="left" w:pos="10124"/>
          <w:tab w:val="left" w:pos="10283"/>
        </w:tabs>
        <w:spacing w:before="62" w:line="360" w:lineRule="auto"/>
        <w:ind w:left="0" w:right="233"/>
        <w:jc w:val="both"/>
        <w:rPr>
          <w:rFonts w:ascii="Arial" w:hAnsi="Arial" w:cs="Arial"/>
          <w:sz w:val="24"/>
          <w:szCs w:val="24"/>
        </w:rPr>
      </w:pPr>
      <w:r w:rsidRPr="005B39D8">
        <w:rPr>
          <w:rFonts w:ascii="Arial" w:hAnsi="Arial" w:cs="Arial"/>
          <w:color w:val="1D1B11"/>
          <w:sz w:val="24"/>
          <w:szCs w:val="24"/>
        </w:rPr>
        <w:t>Principal Supervisor’s full address:</w:t>
      </w:r>
      <w:r w:rsidRPr="005B39D8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002060"/>
            <w:spacing w:val="40"/>
            <w:sz w:val="24"/>
            <w:szCs w:val="24"/>
          </w:rPr>
          <w:id w:val="-671420341"/>
          <w:placeholder>
            <w:docPart w:val="F94C7A639A7D44DA8EADFCFE9360F126"/>
          </w:placeholder>
          <w:showingPlcHdr/>
        </w:sdtPr>
        <w:sdtEndPr/>
        <w:sdtContent>
          <w:r w:rsidRPr="005B39D8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3D14F3A0" w14:textId="1504311C" w:rsidR="00E203AD" w:rsidRPr="005B39D8" w:rsidRDefault="005B39D8" w:rsidP="005B39D8">
      <w:pPr>
        <w:pStyle w:val="BodyText"/>
        <w:tabs>
          <w:tab w:val="left" w:pos="6578"/>
          <w:tab w:val="left" w:pos="10324"/>
        </w:tabs>
        <w:spacing w:before="91" w:line="36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1D1B11"/>
          <w:sz w:val="24"/>
          <w:szCs w:val="24"/>
        </w:rPr>
        <w:t>E</w:t>
      </w:r>
      <w:r w:rsidR="00E203AD" w:rsidRPr="005B39D8">
        <w:rPr>
          <w:rFonts w:ascii="Arial" w:hAnsi="Arial" w:cs="Arial"/>
          <w:color w:val="1D1B11"/>
          <w:sz w:val="24"/>
          <w:szCs w:val="24"/>
        </w:rPr>
        <w:t xml:space="preserve">mail address </w:t>
      </w:r>
      <w:sdt>
        <w:sdtPr>
          <w:rPr>
            <w:rFonts w:ascii="Arial" w:hAnsi="Arial" w:cs="Arial"/>
            <w:color w:val="002060"/>
            <w:spacing w:val="40"/>
            <w:sz w:val="24"/>
            <w:szCs w:val="24"/>
          </w:rPr>
          <w:id w:val="-1890485864"/>
          <w:placeholder>
            <w:docPart w:val="18C37445228D4E9788D95B9BAA0D40C6"/>
          </w:placeholder>
          <w:showingPlcHdr/>
        </w:sdtPr>
        <w:sdtEndPr/>
        <w:sdtContent>
          <w:r w:rsidR="00E203AD" w:rsidRPr="005B39D8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E203AD" w:rsidRPr="005B39D8">
        <w:rPr>
          <w:rFonts w:ascii="Arial" w:hAnsi="Arial" w:cs="Arial"/>
          <w:color w:val="1D1B11"/>
          <w:sz w:val="24"/>
          <w:szCs w:val="24"/>
        </w:rPr>
        <w:t xml:space="preserve"> Telephone: </w:t>
      </w:r>
      <w:sdt>
        <w:sdtPr>
          <w:rPr>
            <w:rFonts w:ascii="Arial" w:hAnsi="Arial" w:cs="Arial"/>
            <w:color w:val="002060"/>
            <w:spacing w:val="40"/>
            <w:sz w:val="24"/>
            <w:szCs w:val="24"/>
          </w:rPr>
          <w:id w:val="-1673555822"/>
          <w:placeholder>
            <w:docPart w:val="0FD4AA10A04E4737BB2D00A34F1BFFC5"/>
          </w:placeholder>
          <w:showingPlcHdr/>
        </w:sdtPr>
        <w:sdtEndPr/>
        <w:sdtContent>
          <w:r w:rsidR="00E203AD" w:rsidRPr="005B39D8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28344D9D" w14:textId="2BFA685A" w:rsidR="00E203AD" w:rsidRPr="005B39D8" w:rsidRDefault="00E203AD" w:rsidP="005B39D8">
      <w:pPr>
        <w:pStyle w:val="BodyText"/>
        <w:tabs>
          <w:tab w:val="left" w:pos="2398"/>
          <w:tab w:val="left" w:pos="5208"/>
          <w:tab w:val="left" w:pos="7368"/>
          <w:tab w:val="left" w:pos="9806"/>
        </w:tabs>
        <w:spacing w:line="360" w:lineRule="auto"/>
        <w:ind w:left="0" w:right="-203"/>
        <w:rPr>
          <w:rFonts w:ascii="Arial" w:hAnsi="Arial" w:cs="Arial"/>
          <w:sz w:val="24"/>
          <w:szCs w:val="24"/>
        </w:rPr>
      </w:pPr>
      <w:r w:rsidRPr="005B39D8">
        <w:rPr>
          <w:rFonts w:ascii="Arial" w:hAnsi="Arial" w:cs="Arial"/>
          <w:color w:val="1D1B11"/>
          <w:sz w:val="24"/>
          <w:szCs w:val="24"/>
        </w:rPr>
        <w:t xml:space="preserve">Field of application (please tick): Counselling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222506027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5B39D8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Pr="005B39D8">
        <w:rPr>
          <w:rFonts w:ascii="Arial" w:hAnsi="Arial" w:cs="Arial"/>
          <w:color w:val="1D1B11"/>
          <w:sz w:val="24"/>
          <w:szCs w:val="24"/>
        </w:rPr>
        <w:t xml:space="preserve">/ Educational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128748144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5B39D8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Pr="005B39D8">
        <w:rPr>
          <w:rFonts w:ascii="Arial" w:hAnsi="Arial" w:cs="Arial"/>
          <w:color w:val="1D1B11"/>
          <w:sz w:val="24"/>
          <w:szCs w:val="24"/>
        </w:rPr>
        <w:t xml:space="preserve"> / Organizational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192099623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5B39D8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Pr="005B39D8">
        <w:rPr>
          <w:rFonts w:ascii="Arial" w:hAnsi="Arial" w:cs="Arial"/>
          <w:color w:val="1D1B11"/>
          <w:spacing w:val="-10"/>
          <w:sz w:val="24"/>
          <w:szCs w:val="24"/>
        </w:rPr>
        <w:t xml:space="preserve"> / </w:t>
      </w:r>
      <w:r w:rsidRPr="005B39D8">
        <w:rPr>
          <w:rFonts w:ascii="Arial" w:hAnsi="Arial" w:cs="Arial"/>
          <w:color w:val="1D1B11"/>
          <w:spacing w:val="-2"/>
          <w:sz w:val="24"/>
          <w:szCs w:val="24"/>
        </w:rPr>
        <w:t>Psychotherapy</w:t>
      </w:r>
      <w:r w:rsidRPr="005B39D8">
        <w:rPr>
          <w:rFonts w:ascii="Arial" w:hAnsi="Arial" w:cs="Arial"/>
          <w:color w:val="1D1B11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60133084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5B39D8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</w:p>
    <w:p w14:paraId="79A3B0B0" w14:textId="3ECF1F0D" w:rsidR="00E203AD" w:rsidRPr="005B39D8" w:rsidRDefault="002B6697" w:rsidP="002B6697">
      <w:pPr>
        <w:pStyle w:val="BodyText"/>
        <w:spacing w:line="360" w:lineRule="auto"/>
        <w:ind w:left="0"/>
        <w:rPr>
          <w:rFonts w:ascii="Arial" w:hAnsi="Arial" w:cs="Arial"/>
          <w:color w:val="1D1B11"/>
          <w:spacing w:val="-4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1865932063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E73929">
            <w:rPr>
              <w:rFonts w:ascii="MS Gothic" w:eastAsia="MS Gothic" w:hAnsi="MS Gothic" w:cs="Arial" w:hint="eastAsia"/>
              <w:color w:val="1D1B11"/>
              <w:sz w:val="24"/>
              <w:szCs w:val="24"/>
            </w:rPr>
            <w:t>☐</w:t>
          </w:r>
        </w:sdtContent>
      </w:sdt>
      <w:r w:rsidR="00E203AD" w:rsidRPr="005B39D8">
        <w:rPr>
          <w:rFonts w:ascii="Arial" w:hAnsi="Arial" w:cs="Arial"/>
          <w:color w:val="1D1B11"/>
          <w:sz w:val="24"/>
          <w:szCs w:val="24"/>
        </w:rPr>
        <w:t xml:space="preserve"> As</w:t>
      </w:r>
      <w:r w:rsidR="00E203AD" w:rsidRPr="005B39D8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E203AD" w:rsidRPr="005B39D8">
        <w:rPr>
          <w:rFonts w:ascii="Arial" w:hAnsi="Arial" w:cs="Arial"/>
          <w:color w:val="1D1B11"/>
          <w:sz w:val="24"/>
          <w:szCs w:val="24"/>
        </w:rPr>
        <w:t>Principal</w:t>
      </w:r>
      <w:r w:rsidR="00E203AD" w:rsidRPr="005B39D8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E203AD" w:rsidRPr="005B39D8">
        <w:rPr>
          <w:rFonts w:ascii="Arial" w:hAnsi="Arial" w:cs="Arial"/>
          <w:color w:val="1D1B11"/>
          <w:sz w:val="24"/>
          <w:szCs w:val="24"/>
        </w:rPr>
        <w:t>Supervisor,</w:t>
      </w:r>
      <w:r w:rsidR="00E203AD" w:rsidRPr="005B39D8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E203AD" w:rsidRPr="005B39D8">
        <w:rPr>
          <w:rFonts w:ascii="Arial" w:hAnsi="Arial" w:cs="Arial"/>
          <w:color w:val="1D1B11"/>
          <w:sz w:val="24"/>
          <w:szCs w:val="24"/>
        </w:rPr>
        <w:t>I</w:t>
      </w:r>
      <w:r w:rsidR="00E203AD" w:rsidRPr="005B39D8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E203AD" w:rsidRPr="005B39D8">
        <w:rPr>
          <w:rFonts w:ascii="Arial" w:hAnsi="Arial" w:cs="Arial"/>
          <w:color w:val="1D1B11"/>
          <w:sz w:val="24"/>
          <w:szCs w:val="24"/>
        </w:rPr>
        <w:t>have</w:t>
      </w:r>
      <w:r w:rsidR="00E203AD" w:rsidRPr="005B39D8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="00E203AD" w:rsidRPr="005B39D8">
        <w:rPr>
          <w:rFonts w:ascii="Arial" w:hAnsi="Arial" w:cs="Arial"/>
          <w:color w:val="1D1B11"/>
          <w:sz w:val="24"/>
          <w:szCs w:val="24"/>
        </w:rPr>
        <w:t>supervised and</w:t>
      </w:r>
      <w:r w:rsidR="00E203AD" w:rsidRPr="005B39D8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E203AD" w:rsidRPr="005B39D8">
        <w:rPr>
          <w:rFonts w:ascii="Arial" w:hAnsi="Arial" w:cs="Arial"/>
          <w:color w:val="1D1B11"/>
          <w:sz w:val="24"/>
          <w:szCs w:val="24"/>
        </w:rPr>
        <w:t>read</w:t>
      </w:r>
      <w:r w:rsidR="00E203AD" w:rsidRPr="005B39D8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E203AD" w:rsidRPr="005B39D8">
        <w:rPr>
          <w:rFonts w:ascii="Arial" w:hAnsi="Arial" w:cs="Arial"/>
          <w:color w:val="1D1B11"/>
          <w:sz w:val="24"/>
          <w:szCs w:val="24"/>
        </w:rPr>
        <w:t>this</w:t>
      </w:r>
      <w:r w:rsidR="00E203AD" w:rsidRPr="005B39D8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E203AD" w:rsidRPr="005B39D8">
        <w:rPr>
          <w:rFonts w:ascii="Arial" w:hAnsi="Arial" w:cs="Arial"/>
          <w:color w:val="1D1B11"/>
          <w:sz w:val="24"/>
          <w:szCs w:val="24"/>
        </w:rPr>
        <w:t xml:space="preserve">candidate’s </w:t>
      </w:r>
      <w:r w:rsidR="00E203AD" w:rsidRPr="005B39D8">
        <w:rPr>
          <w:rFonts w:ascii="Arial" w:hAnsi="Arial" w:cs="Arial"/>
          <w:color w:val="1D1B11"/>
          <w:spacing w:val="-2"/>
          <w:sz w:val="24"/>
          <w:szCs w:val="24"/>
        </w:rPr>
        <w:t xml:space="preserve">written </w:t>
      </w:r>
      <w:r w:rsidR="00E203AD" w:rsidRPr="005B39D8">
        <w:rPr>
          <w:rFonts w:ascii="Arial" w:hAnsi="Arial" w:cs="Arial"/>
          <w:color w:val="1D1B11"/>
          <w:sz w:val="24"/>
          <w:szCs w:val="24"/>
        </w:rPr>
        <w:t>examination</w:t>
      </w:r>
      <w:r w:rsidR="00E203AD" w:rsidRPr="005B39D8">
        <w:rPr>
          <w:rFonts w:ascii="Arial" w:hAnsi="Arial" w:cs="Arial"/>
          <w:color w:val="1D1B11"/>
          <w:spacing w:val="-7"/>
          <w:sz w:val="24"/>
          <w:szCs w:val="24"/>
        </w:rPr>
        <w:t xml:space="preserve"> </w:t>
      </w:r>
      <w:r w:rsidR="00E203AD" w:rsidRPr="005B39D8">
        <w:rPr>
          <w:rFonts w:ascii="Arial" w:hAnsi="Arial" w:cs="Arial"/>
          <w:color w:val="1D1B11"/>
          <w:sz w:val="24"/>
          <w:szCs w:val="24"/>
        </w:rPr>
        <w:t>for</w:t>
      </w:r>
      <w:r w:rsidR="00E203AD" w:rsidRPr="005B39D8">
        <w:rPr>
          <w:rFonts w:ascii="Arial" w:hAnsi="Arial" w:cs="Arial"/>
          <w:color w:val="1D1B11"/>
          <w:spacing w:val="-4"/>
          <w:sz w:val="24"/>
          <w:szCs w:val="24"/>
        </w:rPr>
        <w:t xml:space="preserve"> CTA. </w:t>
      </w:r>
    </w:p>
    <w:p w14:paraId="17BE51A4" w14:textId="63CCE094" w:rsidR="00E203AD" w:rsidRPr="005B39D8" w:rsidRDefault="002B6697" w:rsidP="005B39D8">
      <w:pPr>
        <w:pStyle w:val="BodyText"/>
        <w:spacing w:before="47" w:line="360" w:lineRule="auto"/>
        <w:ind w:left="0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78330974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E203AD" w:rsidRPr="005B39D8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E203AD" w:rsidRPr="005B39D8">
        <w:rPr>
          <w:rFonts w:ascii="Arial" w:hAnsi="Arial" w:cs="Arial"/>
          <w:color w:val="1D1B11"/>
          <w:spacing w:val="-4"/>
          <w:sz w:val="24"/>
          <w:szCs w:val="24"/>
        </w:rPr>
        <w:t xml:space="preserve"> I attended a Written Exam Workshop on </w:t>
      </w:r>
      <w:sdt>
        <w:sdtPr>
          <w:rPr>
            <w:rFonts w:ascii="Arial" w:hAnsi="Arial" w:cs="Arial"/>
            <w:color w:val="002060"/>
            <w:spacing w:val="40"/>
            <w:sz w:val="24"/>
            <w:szCs w:val="24"/>
          </w:rPr>
          <w:id w:val="-2072727248"/>
          <w:placeholder>
            <w:docPart w:val="9E750814E561413B91CB11707CAEF44D"/>
          </w:placeholder>
        </w:sdtPr>
        <w:sdtEndPr/>
        <w:sdtContent>
          <w:sdt>
            <w:sdtPr>
              <w:rPr>
                <w:rFonts w:ascii="Arial" w:hAnsi="Arial" w:cs="Arial"/>
                <w:color w:val="002060"/>
                <w:spacing w:val="40"/>
                <w:sz w:val="24"/>
                <w:szCs w:val="24"/>
              </w:rPr>
              <w:id w:val="-1837530449"/>
              <w:placeholder>
                <w:docPart w:val="DefaultPlaceholder_-1854013437"/>
              </w:placeholder>
              <w:showingPlcHdr/>
              <w:date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="00E203AD" w:rsidRPr="005B39D8">
                <w:rPr>
                  <w:rStyle w:val="PlaceholderText"/>
                  <w:rFonts w:ascii="Arial" w:hAnsi="Arial" w:cs="Arial"/>
                  <w:color w:val="0070C0"/>
                  <w:sz w:val="24"/>
                  <w:szCs w:val="24"/>
                </w:rPr>
                <w:t>Click or tap to enter a date.</w:t>
              </w:r>
            </w:sdtContent>
          </w:sdt>
        </w:sdtContent>
      </w:sdt>
    </w:p>
    <w:p w14:paraId="7B4EC43C" w14:textId="77777777" w:rsidR="00E203AD" w:rsidRPr="00165071" w:rsidRDefault="00E203AD" w:rsidP="00E203AD">
      <w:pPr>
        <w:pStyle w:val="BodyText"/>
        <w:spacing w:before="34"/>
        <w:ind w:left="0"/>
        <w:rPr>
          <w:rFonts w:ascii="Arial" w:hAnsi="Arial" w:cs="Arial"/>
          <w:sz w:val="22"/>
          <w:szCs w:val="22"/>
        </w:rPr>
      </w:pPr>
    </w:p>
    <w:p w14:paraId="17CB32D4" w14:textId="77777777" w:rsidR="00E203AD" w:rsidRPr="005B39D8" w:rsidRDefault="00E203AD" w:rsidP="00E203AD">
      <w:pPr>
        <w:rPr>
          <w:rFonts w:ascii="Arial" w:hAnsi="Arial" w:cs="Arial"/>
          <w:i/>
          <w:sz w:val="24"/>
          <w:szCs w:val="24"/>
        </w:rPr>
      </w:pPr>
      <w:r w:rsidRPr="005B39D8">
        <w:rPr>
          <w:rFonts w:ascii="Arial" w:hAnsi="Arial" w:cs="Arial"/>
          <w:b/>
          <w:bCs/>
          <w:i/>
          <w:color w:val="1D1B11"/>
          <w:sz w:val="24"/>
          <w:szCs w:val="24"/>
        </w:rPr>
        <w:t>Section</w:t>
      </w:r>
      <w:r w:rsidRPr="005B39D8">
        <w:rPr>
          <w:rFonts w:ascii="Arial" w:hAnsi="Arial" w:cs="Arial"/>
          <w:b/>
          <w:bCs/>
          <w:i/>
          <w:color w:val="1D1B11"/>
          <w:spacing w:val="-7"/>
          <w:sz w:val="24"/>
          <w:szCs w:val="24"/>
        </w:rPr>
        <w:t xml:space="preserve"> </w:t>
      </w:r>
      <w:r w:rsidRPr="005B39D8">
        <w:rPr>
          <w:rFonts w:ascii="Arial" w:hAnsi="Arial" w:cs="Arial"/>
          <w:b/>
          <w:bCs/>
          <w:i/>
          <w:color w:val="1D1B11"/>
          <w:sz w:val="24"/>
          <w:szCs w:val="24"/>
        </w:rPr>
        <w:t>A:</w:t>
      </w:r>
      <w:r w:rsidRPr="005B39D8">
        <w:rPr>
          <w:rFonts w:ascii="Arial" w:hAnsi="Arial" w:cs="Arial"/>
          <w:i/>
          <w:color w:val="1D1B11"/>
          <w:spacing w:val="-2"/>
          <w:sz w:val="24"/>
          <w:szCs w:val="24"/>
        </w:rPr>
        <w:t xml:space="preserve"> </w:t>
      </w:r>
      <w:r w:rsidRPr="005B39D8">
        <w:rPr>
          <w:rFonts w:ascii="Arial" w:hAnsi="Arial" w:cs="Arial"/>
          <w:i/>
          <w:color w:val="1D1B11"/>
          <w:sz w:val="24"/>
          <w:szCs w:val="24"/>
        </w:rPr>
        <w:t>I</w:t>
      </w:r>
      <w:r w:rsidRPr="005B39D8">
        <w:rPr>
          <w:rFonts w:ascii="Arial" w:hAnsi="Arial" w:cs="Arial"/>
          <w:i/>
          <w:color w:val="1D1B11"/>
          <w:spacing w:val="-4"/>
          <w:sz w:val="24"/>
          <w:szCs w:val="24"/>
        </w:rPr>
        <w:t xml:space="preserve"> </w:t>
      </w:r>
      <w:r w:rsidRPr="005B39D8">
        <w:rPr>
          <w:rFonts w:ascii="Arial" w:hAnsi="Arial" w:cs="Arial"/>
          <w:i/>
          <w:color w:val="1D1B11"/>
          <w:sz w:val="24"/>
          <w:szCs w:val="24"/>
        </w:rPr>
        <w:t>found</w:t>
      </w:r>
      <w:r w:rsidRPr="005B39D8">
        <w:rPr>
          <w:rFonts w:ascii="Arial" w:hAnsi="Arial" w:cs="Arial"/>
          <w:i/>
          <w:color w:val="1D1B11"/>
          <w:spacing w:val="-6"/>
          <w:sz w:val="24"/>
          <w:szCs w:val="24"/>
        </w:rPr>
        <w:t xml:space="preserve"> </w:t>
      </w:r>
      <w:r w:rsidRPr="005B39D8">
        <w:rPr>
          <w:rFonts w:ascii="Arial" w:hAnsi="Arial" w:cs="Arial"/>
          <w:i/>
          <w:color w:val="1D1B11"/>
          <w:sz w:val="24"/>
          <w:szCs w:val="24"/>
        </w:rPr>
        <w:t>Section</w:t>
      </w:r>
      <w:r w:rsidRPr="005B39D8">
        <w:rPr>
          <w:rFonts w:ascii="Arial" w:hAnsi="Arial" w:cs="Arial"/>
          <w:i/>
          <w:color w:val="1D1B11"/>
          <w:spacing w:val="-4"/>
          <w:sz w:val="24"/>
          <w:szCs w:val="24"/>
        </w:rPr>
        <w:t xml:space="preserve"> </w:t>
      </w:r>
      <w:r w:rsidRPr="005B39D8">
        <w:rPr>
          <w:rFonts w:ascii="Arial" w:hAnsi="Arial" w:cs="Arial"/>
          <w:i/>
          <w:color w:val="1D1B11"/>
          <w:sz w:val="24"/>
          <w:szCs w:val="24"/>
        </w:rPr>
        <w:t>A</w:t>
      </w:r>
      <w:r w:rsidRPr="005B39D8">
        <w:rPr>
          <w:rFonts w:ascii="Arial" w:hAnsi="Arial" w:cs="Arial"/>
          <w:i/>
          <w:color w:val="1D1B11"/>
          <w:spacing w:val="1"/>
          <w:sz w:val="24"/>
          <w:szCs w:val="24"/>
        </w:rPr>
        <w:t xml:space="preserve"> </w:t>
      </w:r>
      <w:r w:rsidRPr="005B39D8">
        <w:rPr>
          <w:rFonts w:ascii="Arial" w:hAnsi="Arial" w:cs="Arial"/>
          <w:i/>
          <w:color w:val="1D1B11"/>
          <w:sz w:val="24"/>
          <w:szCs w:val="24"/>
        </w:rPr>
        <w:t>to</w:t>
      </w:r>
      <w:r w:rsidRPr="005B39D8">
        <w:rPr>
          <w:rFonts w:ascii="Arial" w:hAnsi="Arial" w:cs="Arial"/>
          <w:i/>
          <w:color w:val="1D1B11"/>
          <w:spacing w:val="-1"/>
          <w:sz w:val="24"/>
          <w:szCs w:val="24"/>
        </w:rPr>
        <w:t xml:space="preserve"> </w:t>
      </w:r>
      <w:r w:rsidRPr="005B39D8">
        <w:rPr>
          <w:rFonts w:ascii="Arial" w:hAnsi="Arial" w:cs="Arial"/>
          <w:i/>
          <w:color w:val="1D1B11"/>
          <w:sz w:val="24"/>
          <w:szCs w:val="24"/>
        </w:rPr>
        <w:t>be</w:t>
      </w:r>
      <w:r w:rsidRPr="005B39D8">
        <w:rPr>
          <w:rFonts w:ascii="Arial" w:hAnsi="Arial" w:cs="Arial"/>
          <w:i/>
          <w:color w:val="1D1B11"/>
          <w:spacing w:val="-3"/>
          <w:sz w:val="24"/>
          <w:szCs w:val="24"/>
        </w:rPr>
        <w:t xml:space="preserve"> </w:t>
      </w:r>
      <w:r w:rsidRPr="005B39D8">
        <w:rPr>
          <w:rFonts w:ascii="Arial" w:hAnsi="Arial" w:cs="Arial"/>
          <w:i/>
          <w:color w:val="1D1B11"/>
          <w:sz w:val="24"/>
          <w:szCs w:val="24"/>
        </w:rPr>
        <w:t>a</w:t>
      </w:r>
      <w:r w:rsidRPr="005B39D8">
        <w:rPr>
          <w:rFonts w:ascii="Arial" w:hAnsi="Arial" w:cs="Arial"/>
          <w:i/>
          <w:color w:val="1D1B11"/>
          <w:spacing w:val="2"/>
          <w:sz w:val="24"/>
          <w:szCs w:val="24"/>
        </w:rPr>
        <w:t xml:space="preserve"> </w:t>
      </w:r>
      <w:r w:rsidRPr="005B39D8">
        <w:rPr>
          <w:rFonts w:ascii="Arial" w:hAnsi="Arial" w:cs="Arial"/>
          <w:i/>
          <w:color w:val="1D1B11"/>
          <w:sz w:val="24"/>
          <w:szCs w:val="24"/>
        </w:rPr>
        <w:t>fair</w:t>
      </w:r>
      <w:r w:rsidRPr="005B39D8">
        <w:rPr>
          <w:rFonts w:ascii="Arial" w:hAnsi="Arial" w:cs="Arial"/>
          <w:i/>
          <w:color w:val="1D1B11"/>
          <w:spacing w:val="-3"/>
          <w:sz w:val="24"/>
          <w:szCs w:val="24"/>
        </w:rPr>
        <w:t xml:space="preserve"> </w:t>
      </w:r>
      <w:r w:rsidRPr="005B39D8">
        <w:rPr>
          <w:rFonts w:ascii="Arial" w:hAnsi="Arial" w:cs="Arial"/>
          <w:i/>
          <w:color w:val="1D1B11"/>
          <w:sz w:val="24"/>
          <w:szCs w:val="24"/>
        </w:rPr>
        <w:t>representation</w:t>
      </w:r>
      <w:r w:rsidRPr="005B39D8">
        <w:rPr>
          <w:rFonts w:ascii="Arial" w:hAnsi="Arial" w:cs="Arial"/>
          <w:i/>
          <w:color w:val="1D1B11"/>
          <w:spacing w:val="1"/>
          <w:sz w:val="24"/>
          <w:szCs w:val="24"/>
        </w:rPr>
        <w:t xml:space="preserve"> </w:t>
      </w:r>
      <w:r w:rsidRPr="005B39D8">
        <w:rPr>
          <w:rFonts w:ascii="Arial" w:hAnsi="Arial" w:cs="Arial"/>
          <w:i/>
          <w:color w:val="1D1B11"/>
          <w:sz w:val="24"/>
          <w:szCs w:val="24"/>
        </w:rPr>
        <w:t>of</w:t>
      </w:r>
      <w:r w:rsidRPr="005B39D8">
        <w:rPr>
          <w:rFonts w:ascii="Arial" w:hAnsi="Arial" w:cs="Arial"/>
          <w:i/>
          <w:color w:val="1D1B11"/>
          <w:spacing w:val="-1"/>
          <w:sz w:val="24"/>
          <w:szCs w:val="24"/>
        </w:rPr>
        <w:t xml:space="preserve"> </w:t>
      </w:r>
      <w:r w:rsidRPr="005B39D8">
        <w:rPr>
          <w:rFonts w:ascii="Arial" w:hAnsi="Arial" w:cs="Arial"/>
          <w:i/>
          <w:color w:val="1D1B11"/>
          <w:sz w:val="24"/>
          <w:szCs w:val="24"/>
        </w:rPr>
        <w:t>the</w:t>
      </w:r>
      <w:r w:rsidRPr="005B39D8">
        <w:rPr>
          <w:rFonts w:ascii="Arial" w:hAnsi="Arial" w:cs="Arial"/>
          <w:i/>
          <w:color w:val="1D1B11"/>
          <w:spacing w:val="-3"/>
          <w:sz w:val="24"/>
          <w:szCs w:val="24"/>
        </w:rPr>
        <w:t xml:space="preserve"> </w:t>
      </w:r>
      <w:r w:rsidRPr="005B39D8">
        <w:rPr>
          <w:rFonts w:ascii="Arial" w:hAnsi="Arial" w:cs="Arial"/>
          <w:i/>
          <w:color w:val="1D1B11"/>
          <w:sz w:val="24"/>
          <w:szCs w:val="24"/>
        </w:rPr>
        <w:t>candidate’s</w:t>
      </w:r>
      <w:r w:rsidRPr="005B39D8">
        <w:rPr>
          <w:rFonts w:ascii="Arial" w:hAnsi="Arial" w:cs="Arial"/>
          <w:i/>
          <w:color w:val="1D1B11"/>
          <w:spacing w:val="-6"/>
          <w:sz w:val="24"/>
          <w:szCs w:val="24"/>
        </w:rPr>
        <w:t xml:space="preserve"> </w:t>
      </w:r>
      <w:r w:rsidRPr="005B39D8">
        <w:rPr>
          <w:rFonts w:ascii="Arial" w:hAnsi="Arial" w:cs="Arial"/>
          <w:i/>
          <w:color w:val="1D1B11"/>
          <w:sz w:val="24"/>
          <w:szCs w:val="24"/>
        </w:rPr>
        <w:t>professional</w:t>
      </w:r>
      <w:r w:rsidRPr="005B39D8">
        <w:rPr>
          <w:rFonts w:ascii="Arial" w:hAnsi="Arial" w:cs="Arial"/>
          <w:i/>
          <w:color w:val="1D1B11"/>
          <w:spacing w:val="-4"/>
          <w:sz w:val="24"/>
          <w:szCs w:val="24"/>
        </w:rPr>
        <w:t xml:space="preserve"> </w:t>
      </w:r>
      <w:r w:rsidRPr="005B39D8">
        <w:rPr>
          <w:rFonts w:ascii="Arial" w:hAnsi="Arial" w:cs="Arial"/>
          <w:i/>
          <w:color w:val="1D1B11"/>
          <w:spacing w:val="-2"/>
          <w:sz w:val="24"/>
          <w:szCs w:val="24"/>
        </w:rPr>
        <w:t>life.</w:t>
      </w:r>
    </w:p>
    <w:p w14:paraId="69699A66" w14:textId="77777777" w:rsidR="00E203AD" w:rsidRPr="00165071" w:rsidRDefault="00E203AD" w:rsidP="00E203AD">
      <w:pPr>
        <w:spacing w:before="47"/>
        <w:rPr>
          <w:rFonts w:ascii="Arial" w:hAnsi="Arial" w:cs="Arial"/>
          <w:i/>
        </w:rPr>
      </w:pPr>
      <w:r w:rsidRPr="005B39D8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7C7A2D72" wp14:editId="79325BDE">
                <wp:simplePos x="0" y="0"/>
                <wp:positionH relativeFrom="page">
                  <wp:posOffset>539750</wp:posOffset>
                </wp:positionH>
                <wp:positionV relativeFrom="paragraph">
                  <wp:posOffset>266700</wp:posOffset>
                </wp:positionV>
                <wp:extent cx="6494145" cy="250825"/>
                <wp:effectExtent l="0" t="0" r="1905" b="0"/>
                <wp:wrapTopAndBottom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94145" cy="250825"/>
                          <a:chOff x="0" y="0"/>
                          <a:chExt cx="6381750" cy="25082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6381750" cy="2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81750" h="250825">
                                <a:moveTo>
                                  <a:pt x="1283335" y="244475"/>
                                </a:moveTo>
                                <a:lnTo>
                                  <a:pt x="968692" y="244475"/>
                                </a:lnTo>
                                <a:lnTo>
                                  <a:pt x="968692" y="28575"/>
                                </a:lnTo>
                                <a:lnTo>
                                  <a:pt x="968692" y="0"/>
                                </a:lnTo>
                                <a:lnTo>
                                  <a:pt x="962342" y="0"/>
                                </a:lnTo>
                                <a:lnTo>
                                  <a:pt x="962342" y="28575"/>
                                </a:lnTo>
                                <a:lnTo>
                                  <a:pt x="962342" y="244475"/>
                                </a:lnTo>
                                <a:lnTo>
                                  <a:pt x="648017" y="244475"/>
                                </a:lnTo>
                                <a:lnTo>
                                  <a:pt x="648017" y="28575"/>
                                </a:lnTo>
                                <a:lnTo>
                                  <a:pt x="648017" y="0"/>
                                </a:lnTo>
                                <a:lnTo>
                                  <a:pt x="641667" y="0"/>
                                </a:lnTo>
                                <a:lnTo>
                                  <a:pt x="641667" y="28575"/>
                                </a:lnTo>
                                <a:lnTo>
                                  <a:pt x="641667" y="244475"/>
                                </a:lnTo>
                                <a:lnTo>
                                  <a:pt x="327025" y="244475"/>
                                </a:lnTo>
                                <a:lnTo>
                                  <a:pt x="327025" y="28575"/>
                                </a:lnTo>
                                <a:lnTo>
                                  <a:pt x="327025" y="0"/>
                                </a:lnTo>
                                <a:lnTo>
                                  <a:pt x="320675" y="0"/>
                                </a:lnTo>
                                <a:lnTo>
                                  <a:pt x="320675" y="28575"/>
                                </a:lnTo>
                                <a:lnTo>
                                  <a:pt x="320675" y="244475"/>
                                </a:lnTo>
                                <a:lnTo>
                                  <a:pt x="6350" y="244475"/>
                                </a:lnTo>
                                <a:lnTo>
                                  <a:pt x="6350" y="28575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575"/>
                                </a:lnTo>
                                <a:lnTo>
                                  <a:pt x="0" y="244475"/>
                                </a:lnTo>
                                <a:lnTo>
                                  <a:pt x="0" y="250825"/>
                                </a:lnTo>
                                <a:lnTo>
                                  <a:pt x="6350" y="250825"/>
                                </a:lnTo>
                                <a:lnTo>
                                  <a:pt x="320675" y="250825"/>
                                </a:lnTo>
                                <a:lnTo>
                                  <a:pt x="1283335" y="250825"/>
                                </a:lnTo>
                                <a:lnTo>
                                  <a:pt x="1283335" y="244475"/>
                                </a:lnTo>
                                <a:close/>
                              </a:path>
                              <a:path w="6381750" h="250825">
                                <a:moveTo>
                                  <a:pt x="2887345" y="244475"/>
                                </a:moveTo>
                                <a:lnTo>
                                  <a:pt x="2572702" y="244475"/>
                                </a:lnTo>
                                <a:lnTo>
                                  <a:pt x="2572702" y="28575"/>
                                </a:lnTo>
                                <a:lnTo>
                                  <a:pt x="2572702" y="0"/>
                                </a:lnTo>
                                <a:lnTo>
                                  <a:pt x="2566352" y="0"/>
                                </a:lnTo>
                                <a:lnTo>
                                  <a:pt x="2566352" y="28575"/>
                                </a:lnTo>
                                <a:lnTo>
                                  <a:pt x="2566352" y="244475"/>
                                </a:lnTo>
                                <a:lnTo>
                                  <a:pt x="2252027" y="244475"/>
                                </a:lnTo>
                                <a:lnTo>
                                  <a:pt x="2252027" y="28575"/>
                                </a:lnTo>
                                <a:lnTo>
                                  <a:pt x="2252027" y="0"/>
                                </a:lnTo>
                                <a:lnTo>
                                  <a:pt x="2245677" y="0"/>
                                </a:lnTo>
                                <a:lnTo>
                                  <a:pt x="2245677" y="28575"/>
                                </a:lnTo>
                                <a:lnTo>
                                  <a:pt x="2245677" y="244475"/>
                                </a:lnTo>
                                <a:lnTo>
                                  <a:pt x="1931352" y="244475"/>
                                </a:lnTo>
                                <a:lnTo>
                                  <a:pt x="1931352" y="28575"/>
                                </a:lnTo>
                                <a:lnTo>
                                  <a:pt x="1931352" y="0"/>
                                </a:lnTo>
                                <a:lnTo>
                                  <a:pt x="1925002" y="0"/>
                                </a:lnTo>
                                <a:lnTo>
                                  <a:pt x="1925002" y="28575"/>
                                </a:lnTo>
                                <a:lnTo>
                                  <a:pt x="1925002" y="244475"/>
                                </a:lnTo>
                                <a:lnTo>
                                  <a:pt x="1610423" y="244475"/>
                                </a:lnTo>
                                <a:lnTo>
                                  <a:pt x="1610423" y="28575"/>
                                </a:lnTo>
                                <a:lnTo>
                                  <a:pt x="1610423" y="0"/>
                                </a:lnTo>
                                <a:lnTo>
                                  <a:pt x="1604073" y="0"/>
                                </a:lnTo>
                                <a:lnTo>
                                  <a:pt x="1604073" y="28575"/>
                                </a:lnTo>
                                <a:lnTo>
                                  <a:pt x="1604073" y="244475"/>
                                </a:lnTo>
                                <a:lnTo>
                                  <a:pt x="1289748" y="244475"/>
                                </a:lnTo>
                                <a:lnTo>
                                  <a:pt x="1289748" y="28575"/>
                                </a:lnTo>
                                <a:lnTo>
                                  <a:pt x="1289748" y="0"/>
                                </a:lnTo>
                                <a:lnTo>
                                  <a:pt x="1283398" y="0"/>
                                </a:lnTo>
                                <a:lnTo>
                                  <a:pt x="1283398" y="28575"/>
                                </a:lnTo>
                                <a:lnTo>
                                  <a:pt x="1283398" y="244475"/>
                                </a:lnTo>
                                <a:lnTo>
                                  <a:pt x="1283398" y="250825"/>
                                </a:lnTo>
                                <a:lnTo>
                                  <a:pt x="1289748" y="250825"/>
                                </a:lnTo>
                                <a:lnTo>
                                  <a:pt x="1604073" y="250825"/>
                                </a:lnTo>
                                <a:lnTo>
                                  <a:pt x="2887345" y="250825"/>
                                </a:lnTo>
                                <a:lnTo>
                                  <a:pt x="2887345" y="244475"/>
                                </a:lnTo>
                                <a:close/>
                              </a:path>
                              <a:path w="6381750" h="250825">
                                <a:moveTo>
                                  <a:pt x="4173842" y="244475"/>
                                </a:moveTo>
                                <a:lnTo>
                                  <a:pt x="3859212" y="244475"/>
                                </a:lnTo>
                                <a:lnTo>
                                  <a:pt x="3859212" y="28575"/>
                                </a:lnTo>
                                <a:lnTo>
                                  <a:pt x="3859212" y="0"/>
                                </a:lnTo>
                                <a:lnTo>
                                  <a:pt x="3852862" y="0"/>
                                </a:lnTo>
                                <a:lnTo>
                                  <a:pt x="3852862" y="28575"/>
                                </a:lnTo>
                                <a:lnTo>
                                  <a:pt x="3852862" y="244475"/>
                                </a:lnTo>
                                <a:lnTo>
                                  <a:pt x="3538537" y="244475"/>
                                </a:lnTo>
                                <a:lnTo>
                                  <a:pt x="3538537" y="28575"/>
                                </a:lnTo>
                                <a:lnTo>
                                  <a:pt x="3538537" y="0"/>
                                </a:lnTo>
                                <a:lnTo>
                                  <a:pt x="3532187" y="0"/>
                                </a:lnTo>
                                <a:lnTo>
                                  <a:pt x="3532187" y="28575"/>
                                </a:lnTo>
                                <a:lnTo>
                                  <a:pt x="3532187" y="244475"/>
                                </a:lnTo>
                                <a:lnTo>
                                  <a:pt x="3217608" y="244475"/>
                                </a:lnTo>
                                <a:lnTo>
                                  <a:pt x="3217608" y="28575"/>
                                </a:lnTo>
                                <a:lnTo>
                                  <a:pt x="3217608" y="0"/>
                                </a:lnTo>
                                <a:lnTo>
                                  <a:pt x="3211258" y="0"/>
                                </a:lnTo>
                                <a:lnTo>
                                  <a:pt x="3211258" y="28575"/>
                                </a:lnTo>
                                <a:lnTo>
                                  <a:pt x="3211258" y="244475"/>
                                </a:lnTo>
                                <a:lnTo>
                                  <a:pt x="2893758" y="244475"/>
                                </a:lnTo>
                                <a:lnTo>
                                  <a:pt x="2893758" y="28575"/>
                                </a:lnTo>
                                <a:lnTo>
                                  <a:pt x="2893758" y="0"/>
                                </a:lnTo>
                                <a:lnTo>
                                  <a:pt x="2887408" y="0"/>
                                </a:lnTo>
                                <a:lnTo>
                                  <a:pt x="2887408" y="28575"/>
                                </a:lnTo>
                                <a:lnTo>
                                  <a:pt x="2887408" y="244475"/>
                                </a:lnTo>
                                <a:lnTo>
                                  <a:pt x="2887408" y="250825"/>
                                </a:lnTo>
                                <a:lnTo>
                                  <a:pt x="2893758" y="250825"/>
                                </a:lnTo>
                                <a:lnTo>
                                  <a:pt x="3211258" y="250825"/>
                                </a:lnTo>
                                <a:lnTo>
                                  <a:pt x="4173842" y="250825"/>
                                </a:lnTo>
                                <a:lnTo>
                                  <a:pt x="4173842" y="244475"/>
                                </a:lnTo>
                                <a:close/>
                              </a:path>
                              <a:path w="6381750" h="250825">
                                <a:moveTo>
                                  <a:pt x="5145722" y="0"/>
                                </a:moveTo>
                                <a:lnTo>
                                  <a:pt x="5139372" y="0"/>
                                </a:lnTo>
                                <a:lnTo>
                                  <a:pt x="5139372" y="28575"/>
                                </a:lnTo>
                                <a:lnTo>
                                  <a:pt x="5139372" y="244475"/>
                                </a:lnTo>
                                <a:lnTo>
                                  <a:pt x="4824793" y="244475"/>
                                </a:lnTo>
                                <a:lnTo>
                                  <a:pt x="4824793" y="28575"/>
                                </a:lnTo>
                                <a:lnTo>
                                  <a:pt x="4824793" y="0"/>
                                </a:lnTo>
                                <a:lnTo>
                                  <a:pt x="4818443" y="0"/>
                                </a:lnTo>
                                <a:lnTo>
                                  <a:pt x="4818443" y="28575"/>
                                </a:lnTo>
                                <a:lnTo>
                                  <a:pt x="4818443" y="244475"/>
                                </a:lnTo>
                                <a:lnTo>
                                  <a:pt x="4504118" y="244475"/>
                                </a:lnTo>
                                <a:lnTo>
                                  <a:pt x="4504118" y="28575"/>
                                </a:lnTo>
                                <a:lnTo>
                                  <a:pt x="4504118" y="0"/>
                                </a:lnTo>
                                <a:lnTo>
                                  <a:pt x="4497768" y="0"/>
                                </a:lnTo>
                                <a:lnTo>
                                  <a:pt x="4497768" y="28575"/>
                                </a:lnTo>
                                <a:lnTo>
                                  <a:pt x="4497768" y="244475"/>
                                </a:lnTo>
                                <a:lnTo>
                                  <a:pt x="4180268" y="244475"/>
                                </a:lnTo>
                                <a:lnTo>
                                  <a:pt x="4180268" y="28575"/>
                                </a:lnTo>
                                <a:lnTo>
                                  <a:pt x="4180268" y="0"/>
                                </a:lnTo>
                                <a:lnTo>
                                  <a:pt x="4173918" y="0"/>
                                </a:lnTo>
                                <a:lnTo>
                                  <a:pt x="4173918" y="28575"/>
                                </a:lnTo>
                                <a:lnTo>
                                  <a:pt x="4173918" y="244475"/>
                                </a:lnTo>
                                <a:lnTo>
                                  <a:pt x="4173918" y="250825"/>
                                </a:lnTo>
                                <a:lnTo>
                                  <a:pt x="4180268" y="250825"/>
                                </a:lnTo>
                                <a:lnTo>
                                  <a:pt x="4497768" y="250825"/>
                                </a:lnTo>
                                <a:lnTo>
                                  <a:pt x="4504118" y="250825"/>
                                </a:lnTo>
                                <a:lnTo>
                                  <a:pt x="4818443" y="250825"/>
                                </a:lnTo>
                                <a:lnTo>
                                  <a:pt x="4824793" y="250825"/>
                                </a:lnTo>
                                <a:lnTo>
                                  <a:pt x="5139436" y="250825"/>
                                </a:lnTo>
                                <a:lnTo>
                                  <a:pt x="5139436" y="244475"/>
                                </a:lnTo>
                                <a:lnTo>
                                  <a:pt x="5145722" y="244475"/>
                                </a:lnTo>
                                <a:lnTo>
                                  <a:pt x="5145722" y="28575"/>
                                </a:lnTo>
                                <a:lnTo>
                                  <a:pt x="5145722" y="0"/>
                                </a:lnTo>
                                <a:close/>
                              </a:path>
                              <a:path w="6381750" h="250825">
                                <a:moveTo>
                                  <a:pt x="5466397" y="0"/>
                                </a:moveTo>
                                <a:lnTo>
                                  <a:pt x="5460047" y="0"/>
                                </a:lnTo>
                                <a:lnTo>
                                  <a:pt x="5460047" y="28575"/>
                                </a:lnTo>
                                <a:lnTo>
                                  <a:pt x="5466397" y="28575"/>
                                </a:lnTo>
                                <a:lnTo>
                                  <a:pt x="5466397" y="0"/>
                                </a:lnTo>
                                <a:close/>
                              </a:path>
                              <a:path w="6381750" h="250825">
                                <a:moveTo>
                                  <a:pt x="5787453" y="0"/>
                                </a:moveTo>
                                <a:lnTo>
                                  <a:pt x="5781103" y="0"/>
                                </a:lnTo>
                                <a:lnTo>
                                  <a:pt x="5781103" y="28575"/>
                                </a:lnTo>
                                <a:lnTo>
                                  <a:pt x="5787453" y="28575"/>
                                </a:lnTo>
                                <a:lnTo>
                                  <a:pt x="5787453" y="0"/>
                                </a:lnTo>
                                <a:close/>
                              </a:path>
                              <a:path w="6381750" h="250825">
                                <a:moveTo>
                                  <a:pt x="6108128" y="0"/>
                                </a:moveTo>
                                <a:lnTo>
                                  <a:pt x="6101778" y="0"/>
                                </a:lnTo>
                                <a:lnTo>
                                  <a:pt x="6101778" y="28575"/>
                                </a:lnTo>
                                <a:lnTo>
                                  <a:pt x="6108128" y="28575"/>
                                </a:lnTo>
                                <a:lnTo>
                                  <a:pt x="6108128" y="0"/>
                                </a:lnTo>
                                <a:close/>
                              </a:path>
                              <a:path w="6381750" h="250825">
                                <a:moveTo>
                                  <a:pt x="6381432" y="0"/>
                                </a:moveTo>
                                <a:lnTo>
                                  <a:pt x="6375082" y="0"/>
                                </a:lnTo>
                                <a:lnTo>
                                  <a:pt x="6375082" y="28575"/>
                                </a:lnTo>
                                <a:lnTo>
                                  <a:pt x="6381432" y="28575"/>
                                </a:lnTo>
                                <a:lnTo>
                                  <a:pt x="6381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5139372" y="28574"/>
                            <a:ext cx="1242060" cy="222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42060" h="222250">
                                <a:moveTo>
                                  <a:pt x="641654" y="215900"/>
                                </a:moveTo>
                                <a:lnTo>
                                  <a:pt x="327025" y="215900"/>
                                </a:lnTo>
                                <a:lnTo>
                                  <a:pt x="327025" y="0"/>
                                </a:lnTo>
                                <a:lnTo>
                                  <a:pt x="320675" y="0"/>
                                </a:lnTo>
                                <a:lnTo>
                                  <a:pt x="320675" y="215900"/>
                                </a:lnTo>
                                <a:lnTo>
                                  <a:pt x="6350" y="21590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900"/>
                                </a:lnTo>
                                <a:lnTo>
                                  <a:pt x="0" y="222250"/>
                                </a:lnTo>
                                <a:lnTo>
                                  <a:pt x="6350" y="222250"/>
                                </a:lnTo>
                                <a:lnTo>
                                  <a:pt x="320675" y="222250"/>
                                </a:lnTo>
                                <a:lnTo>
                                  <a:pt x="327025" y="222250"/>
                                </a:lnTo>
                                <a:lnTo>
                                  <a:pt x="641654" y="222250"/>
                                </a:lnTo>
                                <a:lnTo>
                                  <a:pt x="641654" y="215900"/>
                                </a:lnTo>
                                <a:close/>
                              </a:path>
                              <a:path w="1242060" h="222250">
                                <a:moveTo>
                                  <a:pt x="1242060" y="0"/>
                                </a:moveTo>
                                <a:lnTo>
                                  <a:pt x="1235710" y="0"/>
                                </a:lnTo>
                                <a:lnTo>
                                  <a:pt x="1235710" y="215900"/>
                                </a:lnTo>
                                <a:lnTo>
                                  <a:pt x="968756" y="215900"/>
                                </a:lnTo>
                                <a:lnTo>
                                  <a:pt x="968756" y="0"/>
                                </a:lnTo>
                                <a:lnTo>
                                  <a:pt x="962406" y="0"/>
                                </a:lnTo>
                                <a:lnTo>
                                  <a:pt x="962406" y="215900"/>
                                </a:lnTo>
                                <a:lnTo>
                                  <a:pt x="648081" y="215900"/>
                                </a:lnTo>
                                <a:lnTo>
                                  <a:pt x="648081" y="0"/>
                                </a:lnTo>
                                <a:lnTo>
                                  <a:pt x="641731" y="0"/>
                                </a:lnTo>
                                <a:lnTo>
                                  <a:pt x="641731" y="215900"/>
                                </a:lnTo>
                                <a:lnTo>
                                  <a:pt x="641731" y="222250"/>
                                </a:lnTo>
                                <a:lnTo>
                                  <a:pt x="1242060" y="222250"/>
                                </a:lnTo>
                                <a:lnTo>
                                  <a:pt x="1242060" y="215900"/>
                                </a:lnTo>
                                <a:lnTo>
                                  <a:pt x="12420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87524F9" id="Group 7" o:spid="_x0000_s1026" style="position:absolute;margin-left:42.5pt;margin-top:21pt;width:511.35pt;height:19.75pt;z-index:-251657216;mso-wrap-distance-left:0;mso-wrap-distance-right:0;mso-position-horizontal-relative:page;mso-width-relative:margin" coordsize="63817,2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">
                <v:shape id="Graphic 8" o:spid="_x0000_s1027" style="position:absolute;width:63817;height:2508;visibility:visible;mso-wrap-style:square;v-text-anchor:top" coordsize="6381750,2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" path="m1283335,244475r-314643,l968692,28575,968692,r-6350,l962342,28575r,215900l648017,244475r,-215900l648017,r-6350,l641667,28575r,215900l327025,244475r,-215900l327025,r-6350,l320675,28575r,215900l6350,244475r,-215900l6350,,,,,28575,,244475r,6350l6350,250825r314325,l1283335,250825r,-6350xem2887345,244475r-314643,l2572702,28575r,-28575l2566352,r,28575l2566352,244475r-314325,l2252027,28575r,-28575l2245677,r,28575l2245677,244475r-314325,l1931352,28575r,-28575l1925002,r,28575l1925002,244475r-314579,l1610423,28575r,-28575l1604073,r,28575l1604073,244475r-314325,l1289748,28575r,-28575l1283398,r,28575l1283398,244475r,6350l1289748,250825r314325,l2887345,250825r,-6350xem4173842,244475r-314630,l3859212,28575r,-28575l3852862,r,28575l3852862,244475r-314325,l3538537,28575r,-28575l3532187,r,28575l3532187,244475r-314579,l3217608,28575r,-28575l3211258,r,28575l3211258,244475r-317500,l2893758,28575r,-28575l2887408,r,28575l2887408,244475r,6350l2893758,250825r317500,l4173842,250825r,-6350xem5145722,r-6350,l5139372,28575r,215900l4824793,244475r,-215900l4824793,r-6350,l4818443,28575r,215900l4504118,244475r,-215900l4504118,r-6350,l4497768,28575r,215900l4180268,244475r,-215900l4180268,r-6350,l4173918,28575r,215900l4173918,250825r6350,l4497768,250825r6350,l4818443,250825r6350,l5139436,250825r,-6350l5145722,244475r,-215900l5145722,xem5466397,r-6350,l5460047,28575r6350,l5466397,xem5787453,r-6350,l5781103,28575r6350,l5787453,xem6108128,r-6350,l6101778,28575r6350,l6108128,xem6381432,r-6350,l6375082,28575r6350,l6381432,xe" fillcolor="black" stroked="f">
                  <v:path arrowok="t"/>
                </v:shape>
                <v:shape id="Graphic 9" o:spid="_x0000_s1028" style="position:absolute;left:51393;top:285;width:12421;height:2223;visibility:visible;mso-wrap-style:square;v-text-anchor:top" coordsize="124206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" path="m641654,215900r-314629,l327025,r-6350,l320675,215900r-314325,l6350,,,,,215900r,6350l6350,222250r314325,l327025,222250r314629,l641654,215900xem1242060,r-6350,l1235710,215900r-266954,l968756,r-6350,l962406,215900r-314325,l648081,r-6350,l641731,215900r,6350l1242060,222250r,-6350l1242060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 w:rsidRPr="005B39D8">
        <w:rPr>
          <w:rFonts w:ascii="Arial" w:hAnsi="Arial" w:cs="Arial"/>
          <w:i/>
          <w:color w:val="1D1B11"/>
          <w:sz w:val="24"/>
          <w:szCs w:val="24"/>
        </w:rPr>
        <w:t>Approximate</w:t>
      </w:r>
      <w:r w:rsidRPr="005B39D8">
        <w:rPr>
          <w:rFonts w:ascii="Arial" w:hAnsi="Arial" w:cs="Arial"/>
          <w:i/>
          <w:color w:val="1D1B11"/>
          <w:spacing w:val="-5"/>
          <w:sz w:val="24"/>
          <w:szCs w:val="24"/>
        </w:rPr>
        <w:t xml:space="preserve"> </w:t>
      </w:r>
      <w:r w:rsidRPr="005B39D8">
        <w:rPr>
          <w:rFonts w:ascii="Arial" w:hAnsi="Arial" w:cs="Arial"/>
          <w:i/>
          <w:color w:val="1D1B11"/>
          <w:spacing w:val="-2"/>
          <w:sz w:val="24"/>
          <w:szCs w:val="24"/>
        </w:rPr>
        <w:t>rating:</w:t>
      </w:r>
    </w:p>
    <w:p w14:paraId="13551B6A" w14:textId="4E26F27F" w:rsidR="00E203AD" w:rsidRPr="0024337D" w:rsidRDefault="0024337D" w:rsidP="00E203AD">
      <w:pPr>
        <w:pStyle w:val="BodyText"/>
        <w:tabs>
          <w:tab w:val="left" w:pos="1205"/>
          <w:tab w:val="left" w:pos="2191"/>
          <w:tab w:val="left" w:pos="3121"/>
          <w:tab w:val="left" w:pos="4106"/>
          <w:tab w:val="left" w:pos="5097"/>
          <w:tab w:val="left" w:pos="6272"/>
          <w:tab w:val="left" w:pos="7293"/>
          <w:tab w:val="left" w:pos="8313"/>
          <w:tab w:val="left" w:pos="9399"/>
          <w:tab w:val="left" w:pos="10229"/>
        </w:tabs>
        <w:spacing w:before="4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1D1B11"/>
          <w:spacing w:val="-5"/>
          <w:sz w:val="24"/>
          <w:szCs w:val="24"/>
        </w:rPr>
        <w:t xml:space="preserve">  </w:t>
      </w:r>
      <w:r w:rsidR="00E203AD" w:rsidRPr="0024337D">
        <w:rPr>
          <w:rFonts w:ascii="Arial" w:hAnsi="Arial" w:cs="Arial"/>
          <w:color w:val="1D1B11"/>
          <w:spacing w:val="-5"/>
          <w:sz w:val="24"/>
          <w:szCs w:val="24"/>
        </w:rPr>
        <w:t>20</w:t>
      </w:r>
      <w:r w:rsidR="00E203AD" w:rsidRPr="0024337D">
        <w:rPr>
          <w:rFonts w:ascii="Arial" w:hAnsi="Arial" w:cs="Arial"/>
          <w:color w:val="1D1B11"/>
          <w:sz w:val="24"/>
          <w:szCs w:val="24"/>
        </w:rPr>
        <w:tab/>
      </w:r>
      <w:r w:rsidR="00E203AD" w:rsidRPr="0024337D">
        <w:rPr>
          <w:rFonts w:ascii="Arial" w:hAnsi="Arial" w:cs="Arial"/>
          <w:color w:val="1D1B11"/>
          <w:spacing w:val="-5"/>
          <w:sz w:val="24"/>
          <w:szCs w:val="24"/>
        </w:rPr>
        <w:t>18</w:t>
      </w:r>
      <w:r w:rsidR="00E203AD" w:rsidRPr="0024337D">
        <w:rPr>
          <w:rFonts w:ascii="Arial" w:hAnsi="Arial" w:cs="Arial"/>
          <w:color w:val="1D1B11"/>
          <w:sz w:val="24"/>
          <w:szCs w:val="24"/>
        </w:rPr>
        <w:tab/>
      </w:r>
      <w:r w:rsidR="00E203AD" w:rsidRPr="0024337D">
        <w:rPr>
          <w:rFonts w:ascii="Arial" w:hAnsi="Arial" w:cs="Arial"/>
          <w:color w:val="1D1B11"/>
          <w:spacing w:val="-5"/>
          <w:sz w:val="24"/>
          <w:szCs w:val="24"/>
        </w:rPr>
        <w:t>16</w:t>
      </w:r>
      <w:r w:rsidR="00E203AD" w:rsidRPr="0024337D">
        <w:rPr>
          <w:rFonts w:ascii="Arial" w:hAnsi="Arial" w:cs="Arial"/>
          <w:color w:val="1D1B11"/>
          <w:sz w:val="24"/>
          <w:szCs w:val="24"/>
        </w:rPr>
        <w:tab/>
      </w:r>
      <w:r w:rsidR="00860DFF" w:rsidRPr="0024337D">
        <w:rPr>
          <w:rFonts w:ascii="Arial" w:hAnsi="Arial" w:cs="Arial"/>
          <w:color w:val="1D1B11"/>
          <w:sz w:val="24"/>
          <w:szCs w:val="24"/>
        </w:rPr>
        <w:t xml:space="preserve"> </w:t>
      </w:r>
      <w:r w:rsidR="00E203AD" w:rsidRPr="0024337D">
        <w:rPr>
          <w:rFonts w:ascii="Arial" w:hAnsi="Arial" w:cs="Arial"/>
          <w:color w:val="1D1B11"/>
          <w:spacing w:val="-5"/>
          <w:sz w:val="24"/>
          <w:szCs w:val="24"/>
        </w:rPr>
        <w:t>14</w:t>
      </w:r>
      <w:proofErr w:type="gramStart"/>
      <w:r w:rsidR="00E203AD" w:rsidRPr="0024337D">
        <w:rPr>
          <w:rFonts w:ascii="Arial" w:hAnsi="Arial" w:cs="Arial"/>
          <w:color w:val="1D1B11"/>
          <w:sz w:val="24"/>
          <w:szCs w:val="24"/>
        </w:rPr>
        <w:tab/>
      </w:r>
      <w:r w:rsidR="00860DFF" w:rsidRPr="0024337D">
        <w:rPr>
          <w:rFonts w:ascii="Arial" w:hAnsi="Arial" w:cs="Arial"/>
          <w:color w:val="1D1B11"/>
          <w:sz w:val="24"/>
          <w:szCs w:val="24"/>
        </w:rPr>
        <w:t xml:space="preserve">  </w:t>
      </w:r>
      <w:r w:rsidR="00E203AD" w:rsidRPr="0024337D">
        <w:rPr>
          <w:rFonts w:ascii="Arial" w:hAnsi="Arial" w:cs="Arial"/>
          <w:color w:val="1D1B11"/>
          <w:spacing w:val="-5"/>
          <w:sz w:val="24"/>
          <w:szCs w:val="24"/>
        </w:rPr>
        <w:t>12</w:t>
      </w:r>
      <w:r w:rsidR="00E203AD" w:rsidRPr="0024337D">
        <w:rPr>
          <w:rFonts w:ascii="Arial" w:hAnsi="Arial" w:cs="Arial"/>
          <w:color w:val="1D1B11"/>
          <w:sz w:val="24"/>
          <w:szCs w:val="24"/>
        </w:rPr>
        <w:tab/>
      </w:r>
      <w:r w:rsidR="00860DFF" w:rsidRPr="0024337D">
        <w:rPr>
          <w:rFonts w:ascii="Arial" w:hAnsi="Arial" w:cs="Arial"/>
          <w:color w:val="1D1B11"/>
          <w:sz w:val="24"/>
          <w:szCs w:val="24"/>
        </w:rPr>
        <w:t xml:space="preserve">  </w:t>
      </w:r>
      <w:r w:rsidR="00E203AD" w:rsidRPr="0024337D">
        <w:rPr>
          <w:rFonts w:ascii="Arial" w:hAnsi="Arial" w:cs="Arial"/>
          <w:color w:val="1D1B11"/>
          <w:spacing w:val="-5"/>
          <w:sz w:val="24"/>
          <w:szCs w:val="24"/>
        </w:rPr>
        <w:t>10</w:t>
      </w:r>
      <w:proofErr w:type="gramEnd"/>
      <w:r w:rsidR="00E203AD" w:rsidRPr="0024337D">
        <w:rPr>
          <w:rFonts w:ascii="Arial" w:hAnsi="Arial" w:cs="Arial"/>
          <w:color w:val="1D1B11"/>
          <w:sz w:val="24"/>
          <w:szCs w:val="24"/>
        </w:rPr>
        <w:tab/>
      </w:r>
      <w:r w:rsidR="00860DFF" w:rsidRPr="0024337D">
        <w:rPr>
          <w:rFonts w:ascii="Arial" w:hAnsi="Arial" w:cs="Arial"/>
          <w:color w:val="1D1B11"/>
          <w:sz w:val="24"/>
          <w:szCs w:val="24"/>
        </w:rPr>
        <w:t xml:space="preserve"> </w:t>
      </w:r>
      <w:r w:rsidR="00E203AD" w:rsidRPr="0024337D">
        <w:rPr>
          <w:rFonts w:ascii="Arial" w:hAnsi="Arial" w:cs="Arial"/>
          <w:color w:val="1D1B11"/>
          <w:spacing w:val="-10"/>
          <w:sz w:val="24"/>
          <w:szCs w:val="24"/>
        </w:rPr>
        <w:t>8</w:t>
      </w:r>
      <w:r w:rsidR="00E203AD" w:rsidRPr="0024337D">
        <w:rPr>
          <w:rFonts w:ascii="Arial" w:hAnsi="Arial" w:cs="Arial"/>
          <w:color w:val="1D1B11"/>
          <w:sz w:val="24"/>
          <w:szCs w:val="24"/>
        </w:rPr>
        <w:tab/>
      </w:r>
      <w:r w:rsidR="00860DFF" w:rsidRPr="0024337D">
        <w:rPr>
          <w:rFonts w:ascii="Arial" w:hAnsi="Arial" w:cs="Arial"/>
          <w:color w:val="1D1B11"/>
          <w:sz w:val="24"/>
          <w:szCs w:val="24"/>
        </w:rPr>
        <w:t xml:space="preserve"> </w:t>
      </w:r>
      <w:r w:rsidR="00E203AD" w:rsidRPr="0024337D">
        <w:rPr>
          <w:rFonts w:ascii="Arial" w:hAnsi="Arial" w:cs="Arial"/>
          <w:color w:val="1D1B11"/>
          <w:spacing w:val="-10"/>
          <w:sz w:val="24"/>
          <w:szCs w:val="24"/>
        </w:rPr>
        <w:t>6</w:t>
      </w:r>
      <w:proofErr w:type="gramStart"/>
      <w:r w:rsidR="00E203AD" w:rsidRPr="0024337D">
        <w:rPr>
          <w:rFonts w:ascii="Arial" w:hAnsi="Arial" w:cs="Arial"/>
          <w:color w:val="1D1B11"/>
          <w:sz w:val="24"/>
          <w:szCs w:val="24"/>
        </w:rPr>
        <w:tab/>
      </w:r>
      <w:r w:rsidR="00860DFF" w:rsidRPr="0024337D">
        <w:rPr>
          <w:rFonts w:ascii="Arial" w:hAnsi="Arial" w:cs="Arial"/>
          <w:color w:val="1D1B11"/>
          <w:sz w:val="24"/>
          <w:szCs w:val="24"/>
        </w:rPr>
        <w:t xml:space="preserve">  </w:t>
      </w:r>
      <w:r w:rsidR="00E203AD" w:rsidRPr="0024337D">
        <w:rPr>
          <w:rFonts w:ascii="Arial" w:hAnsi="Arial" w:cs="Arial"/>
          <w:color w:val="1D1B11"/>
          <w:spacing w:val="-10"/>
          <w:sz w:val="24"/>
          <w:szCs w:val="24"/>
        </w:rPr>
        <w:t>4</w:t>
      </w:r>
      <w:proofErr w:type="gramEnd"/>
      <w:r w:rsidR="00E203AD" w:rsidRPr="0024337D">
        <w:rPr>
          <w:rFonts w:ascii="Arial" w:hAnsi="Arial" w:cs="Arial"/>
          <w:color w:val="1D1B11"/>
          <w:sz w:val="24"/>
          <w:szCs w:val="24"/>
        </w:rPr>
        <w:tab/>
      </w:r>
      <w:r w:rsidR="00E203AD" w:rsidRPr="0024337D">
        <w:rPr>
          <w:rFonts w:ascii="Arial" w:hAnsi="Arial" w:cs="Arial"/>
          <w:color w:val="1D1B11"/>
          <w:spacing w:val="-10"/>
          <w:sz w:val="24"/>
          <w:szCs w:val="24"/>
        </w:rPr>
        <w:t>2</w:t>
      </w:r>
      <w:r w:rsidR="00E203AD" w:rsidRPr="0024337D">
        <w:rPr>
          <w:rFonts w:ascii="Arial" w:hAnsi="Arial" w:cs="Arial"/>
          <w:color w:val="1D1B11"/>
          <w:sz w:val="24"/>
          <w:szCs w:val="24"/>
        </w:rPr>
        <w:tab/>
      </w:r>
      <w:r w:rsidR="00E203AD" w:rsidRPr="0024337D">
        <w:rPr>
          <w:rFonts w:ascii="Arial" w:hAnsi="Arial" w:cs="Arial"/>
          <w:color w:val="1D1B11"/>
          <w:spacing w:val="-10"/>
          <w:sz w:val="24"/>
          <w:szCs w:val="24"/>
        </w:rPr>
        <w:t>0</w:t>
      </w:r>
    </w:p>
    <w:p w14:paraId="43097B9D" w14:textId="77777777" w:rsidR="00E203AD" w:rsidRPr="00165071" w:rsidRDefault="00E203AD" w:rsidP="00E203AD">
      <w:pPr>
        <w:pStyle w:val="BodyText"/>
        <w:spacing w:before="44"/>
        <w:ind w:left="0"/>
        <w:rPr>
          <w:rFonts w:ascii="Arial" w:hAnsi="Arial" w:cs="Arial"/>
          <w:sz w:val="22"/>
          <w:szCs w:val="22"/>
        </w:rPr>
      </w:pPr>
    </w:p>
    <w:p w14:paraId="5DD80229" w14:textId="77777777" w:rsidR="00E203AD" w:rsidRPr="00860DFF" w:rsidRDefault="00E203AD" w:rsidP="00E203AD">
      <w:pPr>
        <w:spacing w:line="278" w:lineRule="auto"/>
        <w:rPr>
          <w:rFonts w:ascii="Arial" w:hAnsi="Arial" w:cs="Arial"/>
          <w:i/>
          <w:sz w:val="24"/>
          <w:szCs w:val="24"/>
        </w:rPr>
      </w:pPr>
      <w:r w:rsidRPr="00860DFF">
        <w:rPr>
          <w:rFonts w:ascii="Arial" w:hAnsi="Arial" w:cs="Arial"/>
          <w:b/>
          <w:bCs/>
          <w:i/>
          <w:color w:val="1D1B11"/>
          <w:sz w:val="24"/>
          <w:szCs w:val="24"/>
        </w:rPr>
        <w:t>Section</w:t>
      </w:r>
      <w:r w:rsidRPr="00860DFF">
        <w:rPr>
          <w:rFonts w:ascii="Arial" w:hAnsi="Arial" w:cs="Arial"/>
          <w:b/>
          <w:bCs/>
          <w:i/>
          <w:color w:val="1D1B11"/>
          <w:spacing w:val="40"/>
          <w:sz w:val="24"/>
          <w:szCs w:val="24"/>
        </w:rPr>
        <w:t xml:space="preserve"> </w:t>
      </w:r>
      <w:r w:rsidRPr="00860DFF">
        <w:rPr>
          <w:rFonts w:ascii="Arial" w:hAnsi="Arial" w:cs="Arial"/>
          <w:b/>
          <w:bCs/>
          <w:i/>
          <w:color w:val="1D1B11"/>
          <w:sz w:val="24"/>
          <w:szCs w:val="24"/>
        </w:rPr>
        <w:t>B:</w:t>
      </w:r>
      <w:r w:rsidRPr="00860DFF">
        <w:rPr>
          <w:rFonts w:ascii="Arial" w:hAnsi="Arial" w:cs="Arial"/>
          <w:i/>
          <w:color w:val="1D1B11"/>
          <w:spacing w:val="40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The</w:t>
      </w:r>
      <w:r w:rsidRPr="00860DFF">
        <w:rPr>
          <w:rFonts w:ascii="Arial" w:hAnsi="Arial" w:cs="Arial"/>
          <w:i/>
          <w:color w:val="1D1B11"/>
          <w:spacing w:val="40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candidate</w:t>
      </w:r>
      <w:r w:rsidRPr="00860DFF">
        <w:rPr>
          <w:rFonts w:ascii="Arial" w:hAnsi="Arial" w:cs="Arial"/>
          <w:i/>
          <w:color w:val="1D1B11"/>
          <w:spacing w:val="40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demonstrates</w:t>
      </w:r>
      <w:r w:rsidRPr="00860DFF">
        <w:rPr>
          <w:rFonts w:ascii="Arial" w:hAnsi="Arial" w:cs="Arial"/>
          <w:i/>
          <w:color w:val="1D1B11"/>
          <w:spacing w:val="40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self-reflection</w:t>
      </w:r>
      <w:r w:rsidRPr="00860DFF">
        <w:rPr>
          <w:rFonts w:ascii="Arial" w:hAnsi="Arial" w:cs="Arial"/>
          <w:i/>
          <w:color w:val="1D1B11"/>
          <w:spacing w:val="40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and</w:t>
      </w:r>
      <w:r w:rsidRPr="00860DFF">
        <w:rPr>
          <w:rFonts w:ascii="Arial" w:hAnsi="Arial" w:cs="Arial"/>
          <w:i/>
          <w:color w:val="1D1B11"/>
          <w:spacing w:val="40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learning</w:t>
      </w:r>
      <w:r w:rsidRPr="00860DFF">
        <w:rPr>
          <w:rFonts w:ascii="Arial" w:hAnsi="Arial" w:cs="Arial"/>
          <w:i/>
          <w:color w:val="1D1B11"/>
          <w:spacing w:val="40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from</w:t>
      </w:r>
      <w:r w:rsidRPr="00860DFF">
        <w:rPr>
          <w:rFonts w:ascii="Arial" w:hAnsi="Arial" w:cs="Arial"/>
          <w:i/>
          <w:color w:val="1D1B11"/>
          <w:spacing w:val="40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his/her training journey. Approximate rating:</w:t>
      </w:r>
    </w:p>
    <w:p w14:paraId="42D7CDB7" w14:textId="77777777" w:rsidR="00E203AD" w:rsidRPr="00165071" w:rsidRDefault="00E203AD" w:rsidP="00E203AD">
      <w:pPr>
        <w:pStyle w:val="BodyText"/>
        <w:ind w:left="0"/>
        <w:rPr>
          <w:rFonts w:ascii="Arial" w:hAnsi="Arial" w:cs="Arial"/>
          <w:sz w:val="22"/>
          <w:szCs w:val="22"/>
        </w:rPr>
      </w:pPr>
      <w:r w:rsidRPr="00165071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inline distT="0" distB="0" distL="0" distR="0" wp14:anchorId="6AAA7F5C" wp14:editId="29E4CAC2">
                <wp:extent cx="6311900" cy="276225"/>
                <wp:effectExtent l="0" t="0" r="0" b="0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11900" cy="276225"/>
                          <a:chOff x="0" y="0"/>
                          <a:chExt cx="6311900" cy="276225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6311900" cy="276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1900" h="276225">
                                <a:moveTo>
                                  <a:pt x="1794510" y="269875"/>
                                </a:moveTo>
                                <a:lnTo>
                                  <a:pt x="1171892" y="269875"/>
                                </a:lnTo>
                                <a:lnTo>
                                  <a:pt x="1171892" y="28575"/>
                                </a:lnTo>
                                <a:lnTo>
                                  <a:pt x="1171892" y="0"/>
                                </a:lnTo>
                                <a:lnTo>
                                  <a:pt x="1165542" y="0"/>
                                </a:lnTo>
                                <a:lnTo>
                                  <a:pt x="1165542" y="28575"/>
                                </a:lnTo>
                                <a:lnTo>
                                  <a:pt x="1165542" y="269875"/>
                                </a:lnTo>
                                <a:lnTo>
                                  <a:pt x="540067" y="269875"/>
                                </a:lnTo>
                                <a:lnTo>
                                  <a:pt x="540067" y="28575"/>
                                </a:lnTo>
                                <a:lnTo>
                                  <a:pt x="540067" y="0"/>
                                </a:lnTo>
                                <a:lnTo>
                                  <a:pt x="533717" y="0"/>
                                </a:lnTo>
                                <a:lnTo>
                                  <a:pt x="533717" y="28575"/>
                                </a:lnTo>
                                <a:lnTo>
                                  <a:pt x="533717" y="269875"/>
                                </a:lnTo>
                                <a:lnTo>
                                  <a:pt x="6350" y="269875"/>
                                </a:lnTo>
                                <a:lnTo>
                                  <a:pt x="6350" y="28575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575"/>
                                </a:lnTo>
                                <a:lnTo>
                                  <a:pt x="0" y="269875"/>
                                </a:lnTo>
                                <a:lnTo>
                                  <a:pt x="0" y="276225"/>
                                </a:lnTo>
                                <a:lnTo>
                                  <a:pt x="6350" y="276225"/>
                                </a:lnTo>
                                <a:lnTo>
                                  <a:pt x="533717" y="276225"/>
                                </a:lnTo>
                                <a:lnTo>
                                  <a:pt x="540067" y="276225"/>
                                </a:lnTo>
                                <a:lnTo>
                                  <a:pt x="1165542" y="276225"/>
                                </a:lnTo>
                                <a:lnTo>
                                  <a:pt x="1171892" y="276225"/>
                                </a:lnTo>
                                <a:lnTo>
                                  <a:pt x="1794510" y="276225"/>
                                </a:lnTo>
                                <a:lnTo>
                                  <a:pt x="1794510" y="269875"/>
                                </a:lnTo>
                                <a:close/>
                              </a:path>
                              <a:path w="6311900" h="276225">
                                <a:moveTo>
                                  <a:pt x="2966720" y="269875"/>
                                </a:moveTo>
                                <a:lnTo>
                                  <a:pt x="2433002" y="269875"/>
                                </a:lnTo>
                                <a:lnTo>
                                  <a:pt x="2433002" y="28575"/>
                                </a:lnTo>
                                <a:lnTo>
                                  <a:pt x="2433002" y="0"/>
                                </a:lnTo>
                                <a:lnTo>
                                  <a:pt x="2426652" y="0"/>
                                </a:lnTo>
                                <a:lnTo>
                                  <a:pt x="2426652" y="28575"/>
                                </a:lnTo>
                                <a:lnTo>
                                  <a:pt x="2426652" y="269875"/>
                                </a:lnTo>
                                <a:lnTo>
                                  <a:pt x="1800923" y="269875"/>
                                </a:lnTo>
                                <a:lnTo>
                                  <a:pt x="1800923" y="28575"/>
                                </a:lnTo>
                                <a:lnTo>
                                  <a:pt x="1800923" y="0"/>
                                </a:lnTo>
                                <a:lnTo>
                                  <a:pt x="1794573" y="0"/>
                                </a:lnTo>
                                <a:lnTo>
                                  <a:pt x="1794573" y="28575"/>
                                </a:lnTo>
                                <a:lnTo>
                                  <a:pt x="1794573" y="269875"/>
                                </a:lnTo>
                                <a:lnTo>
                                  <a:pt x="1794573" y="276225"/>
                                </a:lnTo>
                                <a:lnTo>
                                  <a:pt x="1800923" y="276225"/>
                                </a:lnTo>
                                <a:lnTo>
                                  <a:pt x="2426652" y="276225"/>
                                </a:lnTo>
                                <a:lnTo>
                                  <a:pt x="2433002" y="276225"/>
                                </a:lnTo>
                                <a:lnTo>
                                  <a:pt x="2966720" y="276225"/>
                                </a:lnTo>
                                <a:lnTo>
                                  <a:pt x="2966720" y="269875"/>
                                </a:lnTo>
                                <a:close/>
                              </a:path>
                              <a:path w="6311900" h="276225">
                                <a:moveTo>
                                  <a:pt x="4678667" y="269875"/>
                                </a:moveTo>
                                <a:lnTo>
                                  <a:pt x="4056062" y="269875"/>
                                </a:lnTo>
                                <a:lnTo>
                                  <a:pt x="4056062" y="28575"/>
                                </a:lnTo>
                                <a:lnTo>
                                  <a:pt x="4056062" y="0"/>
                                </a:lnTo>
                                <a:lnTo>
                                  <a:pt x="4049712" y="0"/>
                                </a:lnTo>
                                <a:lnTo>
                                  <a:pt x="4049712" y="28575"/>
                                </a:lnTo>
                                <a:lnTo>
                                  <a:pt x="4049712" y="269875"/>
                                </a:lnTo>
                                <a:lnTo>
                                  <a:pt x="3513137" y="269875"/>
                                </a:lnTo>
                                <a:lnTo>
                                  <a:pt x="3513137" y="28575"/>
                                </a:lnTo>
                                <a:lnTo>
                                  <a:pt x="3513137" y="0"/>
                                </a:lnTo>
                                <a:lnTo>
                                  <a:pt x="3506787" y="0"/>
                                </a:lnTo>
                                <a:lnTo>
                                  <a:pt x="3506787" y="28575"/>
                                </a:lnTo>
                                <a:lnTo>
                                  <a:pt x="3506787" y="269875"/>
                                </a:lnTo>
                                <a:lnTo>
                                  <a:pt x="2973133" y="269875"/>
                                </a:lnTo>
                                <a:lnTo>
                                  <a:pt x="2973133" y="28575"/>
                                </a:lnTo>
                                <a:lnTo>
                                  <a:pt x="2973133" y="0"/>
                                </a:lnTo>
                                <a:lnTo>
                                  <a:pt x="2966783" y="0"/>
                                </a:lnTo>
                                <a:lnTo>
                                  <a:pt x="2966783" y="28575"/>
                                </a:lnTo>
                                <a:lnTo>
                                  <a:pt x="2966783" y="269875"/>
                                </a:lnTo>
                                <a:lnTo>
                                  <a:pt x="2966783" y="276225"/>
                                </a:lnTo>
                                <a:lnTo>
                                  <a:pt x="2973133" y="276225"/>
                                </a:lnTo>
                                <a:lnTo>
                                  <a:pt x="3506787" y="276225"/>
                                </a:lnTo>
                                <a:lnTo>
                                  <a:pt x="4678667" y="276225"/>
                                </a:lnTo>
                                <a:lnTo>
                                  <a:pt x="4678667" y="269875"/>
                                </a:lnTo>
                                <a:close/>
                              </a:path>
                              <a:path w="6311900" h="276225">
                                <a:moveTo>
                                  <a:pt x="5761977" y="269875"/>
                                </a:moveTo>
                                <a:lnTo>
                                  <a:pt x="5225097" y="269875"/>
                                </a:lnTo>
                                <a:lnTo>
                                  <a:pt x="5225097" y="28575"/>
                                </a:lnTo>
                                <a:lnTo>
                                  <a:pt x="5225097" y="0"/>
                                </a:lnTo>
                                <a:lnTo>
                                  <a:pt x="5218747" y="0"/>
                                </a:lnTo>
                                <a:lnTo>
                                  <a:pt x="5218747" y="28575"/>
                                </a:lnTo>
                                <a:lnTo>
                                  <a:pt x="5218747" y="269875"/>
                                </a:lnTo>
                                <a:lnTo>
                                  <a:pt x="4685093" y="269875"/>
                                </a:lnTo>
                                <a:lnTo>
                                  <a:pt x="4685093" y="28575"/>
                                </a:lnTo>
                                <a:lnTo>
                                  <a:pt x="4685093" y="0"/>
                                </a:lnTo>
                                <a:lnTo>
                                  <a:pt x="4678743" y="0"/>
                                </a:lnTo>
                                <a:lnTo>
                                  <a:pt x="4678743" y="28575"/>
                                </a:lnTo>
                                <a:lnTo>
                                  <a:pt x="4678743" y="269875"/>
                                </a:lnTo>
                                <a:lnTo>
                                  <a:pt x="4678743" y="276225"/>
                                </a:lnTo>
                                <a:lnTo>
                                  <a:pt x="4685093" y="276225"/>
                                </a:lnTo>
                                <a:lnTo>
                                  <a:pt x="5218747" y="276225"/>
                                </a:lnTo>
                                <a:lnTo>
                                  <a:pt x="5225097" y="276225"/>
                                </a:lnTo>
                                <a:lnTo>
                                  <a:pt x="5761977" y="276225"/>
                                </a:lnTo>
                                <a:lnTo>
                                  <a:pt x="5761977" y="269875"/>
                                </a:lnTo>
                                <a:close/>
                              </a:path>
                              <a:path w="6311900" h="276225">
                                <a:moveTo>
                                  <a:pt x="6311328" y="0"/>
                                </a:moveTo>
                                <a:lnTo>
                                  <a:pt x="6304978" y="0"/>
                                </a:lnTo>
                                <a:lnTo>
                                  <a:pt x="6304978" y="28575"/>
                                </a:lnTo>
                                <a:lnTo>
                                  <a:pt x="6304978" y="269875"/>
                                </a:lnTo>
                                <a:lnTo>
                                  <a:pt x="5768403" y="269875"/>
                                </a:lnTo>
                                <a:lnTo>
                                  <a:pt x="5768403" y="28575"/>
                                </a:lnTo>
                                <a:lnTo>
                                  <a:pt x="5768403" y="0"/>
                                </a:lnTo>
                                <a:lnTo>
                                  <a:pt x="5762053" y="0"/>
                                </a:lnTo>
                                <a:lnTo>
                                  <a:pt x="5762053" y="28575"/>
                                </a:lnTo>
                                <a:lnTo>
                                  <a:pt x="5762053" y="269875"/>
                                </a:lnTo>
                                <a:lnTo>
                                  <a:pt x="5762053" y="276225"/>
                                </a:lnTo>
                                <a:lnTo>
                                  <a:pt x="5768403" y="276225"/>
                                </a:lnTo>
                                <a:lnTo>
                                  <a:pt x="6304978" y="276225"/>
                                </a:lnTo>
                                <a:lnTo>
                                  <a:pt x="6311328" y="276225"/>
                                </a:lnTo>
                                <a:lnTo>
                                  <a:pt x="6311328" y="269875"/>
                                </a:lnTo>
                                <a:lnTo>
                                  <a:pt x="6311328" y="28575"/>
                                </a:lnTo>
                                <a:lnTo>
                                  <a:pt x="63113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3E2874" id="Group 10" o:spid="_x0000_s1026" style="width:497pt;height:21.75pt;mso-position-horizontal-relative:char;mso-position-vertical-relative:line" coordsize="63119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">
                <v:shape id="Graphic 11" o:spid="_x0000_s1027" style="position:absolute;width:63119;height:2762;visibility:visible;mso-wrap-style:square;v-text-anchor:top" coordsize="6311900,2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" path="m1794510,269875r-622618,l1171892,28575r,-28575l1165542,r,28575l1165542,269875r-625475,l540067,28575,540067,r-6350,l533717,28575r,241300l6350,269875r,-241300l6350,,,,,28575,,269875r,6350l6350,276225r527367,l540067,276225r625475,l1171892,276225r622618,l1794510,269875xem2966720,269875r-533718,l2433002,28575r,-28575l2426652,r,28575l2426652,269875r-625729,l1800923,28575r,-28575l1794573,r,28575l1794573,269875r,6350l1800923,276225r625729,l2433002,276225r533718,l2966720,269875xem4678667,269875r-622605,l4056062,28575r,-28575l4049712,r,28575l4049712,269875r-536575,l3513137,28575r,-28575l3506787,r,28575l3506787,269875r-533654,l2973133,28575r,-28575l2966783,r,28575l2966783,269875r,6350l2973133,276225r533654,l4678667,276225r,-6350xem5761977,269875r-536880,l5225097,28575r,-28575l5218747,r,28575l5218747,269875r-533654,l4685093,28575r,-28575l4678743,r,28575l4678743,269875r,6350l4685093,276225r533654,l5225097,276225r536880,l5761977,269875xem6311328,r-6350,l6304978,28575r,241300l5768403,269875r,-241300l5768403,r-6350,l5762053,28575r,241300l5762053,276225r6350,l6304978,276225r6350,l6311328,269875r,-241300l6311328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BFBB1C1" w14:textId="6C542012" w:rsidR="00E203AD" w:rsidRPr="0024337D" w:rsidRDefault="0024337D" w:rsidP="00E203AD">
      <w:pPr>
        <w:pStyle w:val="BodyText"/>
        <w:tabs>
          <w:tab w:val="left" w:pos="980"/>
          <w:tab w:val="left" w:pos="2000"/>
          <w:tab w:val="left" w:pos="3016"/>
          <w:tab w:val="left" w:pos="3976"/>
          <w:tab w:val="left" w:pos="4807"/>
          <w:tab w:val="left" w:pos="5642"/>
          <w:tab w:val="left" w:pos="6537"/>
          <w:tab w:val="left" w:pos="7498"/>
          <w:tab w:val="left" w:pos="8268"/>
          <w:tab w:val="left" w:pos="9224"/>
        </w:tabs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1D1B11"/>
          <w:spacing w:val="-5"/>
          <w:sz w:val="24"/>
          <w:szCs w:val="24"/>
        </w:rPr>
        <w:t xml:space="preserve">   </w:t>
      </w:r>
      <w:r w:rsidR="00E203AD" w:rsidRPr="0024337D">
        <w:rPr>
          <w:rFonts w:ascii="Arial" w:hAnsi="Arial" w:cs="Arial"/>
          <w:color w:val="1D1B11"/>
          <w:spacing w:val="-5"/>
          <w:sz w:val="24"/>
          <w:szCs w:val="24"/>
        </w:rPr>
        <w:t>10</w:t>
      </w:r>
      <w:r w:rsidR="00E203AD" w:rsidRPr="0024337D">
        <w:rPr>
          <w:rFonts w:ascii="Arial" w:hAnsi="Arial" w:cs="Arial"/>
          <w:color w:val="1D1B11"/>
          <w:sz w:val="24"/>
          <w:szCs w:val="24"/>
        </w:rPr>
        <w:tab/>
      </w:r>
      <w:r w:rsidR="00860DFF" w:rsidRPr="0024337D">
        <w:rPr>
          <w:rFonts w:ascii="Arial" w:hAnsi="Arial" w:cs="Arial"/>
          <w:color w:val="1D1B11"/>
          <w:sz w:val="24"/>
          <w:szCs w:val="24"/>
        </w:rPr>
        <w:t xml:space="preserve">   </w:t>
      </w:r>
      <w:r w:rsidR="00E203AD" w:rsidRPr="0024337D">
        <w:rPr>
          <w:rFonts w:ascii="Arial" w:hAnsi="Arial" w:cs="Arial"/>
          <w:color w:val="1D1B11"/>
          <w:spacing w:val="-10"/>
          <w:sz w:val="24"/>
          <w:szCs w:val="24"/>
        </w:rPr>
        <w:t>9</w:t>
      </w:r>
      <w:r w:rsidR="00E203AD" w:rsidRPr="0024337D">
        <w:rPr>
          <w:rFonts w:ascii="Arial" w:hAnsi="Arial" w:cs="Arial"/>
          <w:color w:val="1D1B11"/>
          <w:sz w:val="24"/>
          <w:szCs w:val="24"/>
        </w:rPr>
        <w:tab/>
      </w:r>
      <w:r w:rsidR="00860DFF" w:rsidRPr="0024337D">
        <w:rPr>
          <w:rFonts w:ascii="Arial" w:hAnsi="Arial" w:cs="Arial"/>
          <w:color w:val="1D1B11"/>
          <w:sz w:val="24"/>
          <w:szCs w:val="24"/>
        </w:rPr>
        <w:t xml:space="preserve">    </w:t>
      </w:r>
      <w:r w:rsidR="00E203AD" w:rsidRPr="0024337D">
        <w:rPr>
          <w:rFonts w:ascii="Arial" w:hAnsi="Arial" w:cs="Arial"/>
          <w:color w:val="1D1B11"/>
          <w:spacing w:val="-10"/>
          <w:sz w:val="24"/>
          <w:szCs w:val="24"/>
        </w:rPr>
        <w:t>8</w:t>
      </w:r>
      <w:r w:rsidR="00E203AD" w:rsidRPr="0024337D">
        <w:rPr>
          <w:rFonts w:ascii="Arial" w:hAnsi="Arial" w:cs="Arial"/>
          <w:color w:val="1D1B11"/>
          <w:sz w:val="24"/>
          <w:szCs w:val="24"/>
        </w:rPr>
        <w:tab/>
      </w:r>
      <w:r w:rsidR="00860DFF" w:rsidRPr="0024337D">
        <w:rPr>
          <w:rFonts w:ascii="Arial" w:hAnsi="Arial" w:cs="Arial"/>
          <w:color w:val="1D1B11"/>
          <w:sz w:val="24"/>
          <w:szCs w:val="24"/>
        </w:rPr>
        <w:t xml:space="preserve">   </w:t>
      </w:r>
      <w:r w:rsidR="00E203AD" w:rsidRPr="0024337D">
        <w:rPr>
          <w:rFonts w:ascii="Arial" w:hAnsi="Arial" w:cs="Arial"/>
          <w:color w:val="1D1B11"/>
          <w:spacing w:val="-10"/>
          <w:sz w:val="24"/>
          <w:szCs w:val="24"/>
        </w:rPr>
        <w:t>7</w:t>
      </w:r>
      <w:r w:rsidR="00E203AD" w:rsidRPr="0024337D">
        <w:rPr>
          <w:rFonts w:ascii="Arial" w:hAnsi="Arial" w:cs="Arial"/>
          <w:color w:val="1D1B11"/>
          <w:sz w:val="24"/>
          <w:szCs w:val="24"/>
        </w:rPr>
        <w:tab/>
      </w:r>
      <w:r w:rsidR="00860DFF" w:rsidRPr="0024337D">
        <w:rPr>
          <w:rFonts w:ascii="Arial" w:hAnsi="Arial" w:cs="Arial"/>
          <w:color w:val="1D1B11"/>
          <w:sz w:val="24"/>
          <w:szCs w:val="24"/>
        </w:rPr>
        <w:t xml:space="preserve">   </w:t>
      </w:r>
      <w:r w:rsidR="00E203AD" w:rsidRPr="0024337D">
        <w:rPr>
          <w:rFonts w:ascii="Arial" w:hAnsi="Arial" w:cs="Arial"/>
          <w:color w:val="1D1B11"/>
          <w:spacing w:val="-10"/>
          <w:sz w:val="24"/>
          <w:szCs w:val="24"/>
        </w:rPr>
        <w:t>6</w:t>
      </w:r>
      <w:r w:rsidR="00E203AD" w:rsidRPr="0024337D">
        <w:rPr>
          <w:rFonts w:ascii="Arial" w:hAnsi="Arial" w:cs="Arial"/>
          <w:color w:val="1D1B11"/>
          <w:sz w:val="24"/>
          <w:szCs w:val="24"/>
        </w:rPr>
        <w:tab/>
      </w:r>
      <w:r w:rsidR="00860DFF" w:rsidRPr="0024337D">
        <w:rPr>
          <w:rFonts w:ascii="Arial" w:hAnsi="Arial" w:cs="Arial"/>
          <w:color w:val="1D1B11"/>
          <w:sz w:val="24"/>
          <w:szCs w:val="24"/>
        </w:rPr>
        <w:t xml:space="preserve">   </w:t>
      </w:r>
      <w:r w:rsidR="00E203AD" w:rsidRPr="0024337D">
        <w:rPr>
          <w:rFonts w:ascii="Arial" w:hAnsi="Arial" w:cs="Arial"/>
          <w:color w:val="1D1B11"/>
          <w:spacing w:val="-10"/>
          <w:sz w:val="24"/>
          <w:szCs w:val="24"/>
        </w:rPr>
        <w:t>5</w:t>
      </w:r>
      <w:r w:rsidR="00E203AD" w:rsidRPr="0024337D">
        <w:rPr>
          <w:rFonts w:ascii="Arial" w:hAnsi="Arial" w:cs="Arial"/>
          <w:color w:val="1D1B11"/>
          <w:sz w:val="24"/>
          <w:szCs w:val="24"/>
        </w:rPr>
        <w:tab/>
      </w:r>
      <w:r w:rsidR="00860DFF" w:rsidRPr="0024337D">
        <w:rPr>
          <w:rFonts w:ascii="Arial" w:hAnsi="Arial" w:cs="Arial"/>
          <w:color w:val="1D1B11"/>
          <w:sz w:val="24"/>
          <w:szCs w:val="24"/>
        </w:rPr>
        <w:t xml:space="preserve">   </w:t>
      </w:r>
      <w:r w:rsidR="00E203AD" w:rsidRPr="0024337D">
        <w:rPr>
          <w:rFonts w:ascii="Arial" w:hAnsi="Arial" w:cs="Arial"/>
          <w:color w:val="1D1B11"/>
          <w:spacing w:val="-10"/>
          <w:sz w:val="24"/>
          <w:szCs w:val="24"/>
        </w:rPr>
        <w:t>4</w:t>
      </w:r>
      <w:r w:rsidR="00E203AD" w:rsidRPr="0024337D">
        <w:rPr>
          <w:rFonts w:ascii="Arial" w:hAnsi="Arial" w:cs="Arial"/>
          <w:color w:val="1D1B11"/>
          <w:sz w:val="24"/>
          <w:szCs w:val="24"/>
        </w:rPr>
        <w:tab/>
      </w:r>
      <w:r w:rsidR="00860DFF" w:rsidRPr="0024337D">
        <w:rPr>
          <w:rFonts w:ascii="Arial" w:hAnsi="Arial" w:cs="Arial"/>
          <w:color w:val="1D1B11"/>
          <w:sz w:val="24"/>
          <w:szCs w:val="24"/>
        </w:rPr>
        <w:t xml:space="preserve">   </w:t>
      </w:r>
      <w:r w:rsidR="00E203AD" w:rsidRPr="0024337D">
        <w:rPr>
          <w:rFonts w:ascii="Arial" w:hAnsi="Arial" w:cs="Arial"/>
          <w:color w:val="1D1B11"/>
          <w:spacing w:val="-10"/>
          <w:sz w:val="24"/>
          <w:szCs w:val="24"/>
        </w:rPr>
        <w:t>3</w:t>
      </w:r>
      <w:r w:rsidR="00E203AD" w:rsidRPr="0024337D">
        <w:rPr>
          <w:rFonts w:ascii="Arial" w:hAnsi="Arial" w:cs="Arial"/>
          <w:color w:val="1D1B11"/>
          <w:sz w:val="24"/>
          <w:szCs w:val="24"/>
        </w:rPr>
        <w:tab/>
      </w:r>
      <w:r w:rsidR="00860DFF" w:rsidRPr="0024337D">
        <w:rPr>
          <w:rFonts w:ascii="Arial" w:hAnsi="Arial" w:cs="Arial"/>
          <w:color w:val="1D1B11"/>
          <w:sz w:val="24"/>
          <w:szCs w:val="24"/>
        </w:rPr>
        <w:t xml:space="preserve">   </w:t>
      </w:r>
      <w:r w:rsidR="00E203AD" w:rsidRPr="0024337D">
        <w:rPr>
          <w:rFonts w:ascii="Arial" w:hAnsi="Arial" w:cs="Arial"/>
          <w:color w:val="1D1B11"/>
          <w:spacing w:val="-10"/>
          <w:sz w:val="24"/>
          <w:szCs w:val="24"/>
        </w:rPr>
        <w:t>2</w:t>
      </w:r>
      <w:r w:rsidR="00E203AD" w:rsidRPr="0024337D">
        <w:rPr>
          <w:rFonts w:ascii="Arial" w:hAnsi="Arial" w:cs="Arial"/>
          <w:color w:val="1D1B11"/>
          <w:sz w:val="24"/>
          <w:szCs w:val="24"/>
        </w:rPr>
        <w:tab/>
      </w:r>
      <w:r w:rsidR="00860DFF" w:rsidRPr="0024337D">
        <w:rPr>
          <w:rFonts w:ascii="Arial" w:hAnsi="Arial" w:cs="Arial"/>
          <w:color w:val="1D1B11"/>
          <w:sz w:val="24"/>
          <w:szCs w:val="24"/>
        </w:rPr>
        <w:t xml:space="preserve">    </w:t>
      </w:r>
      <w:r w:rsidR="00E203AD" w:rsidRPr="0024337D">
        <w:rPr>
          <w:rFonts w:ascii="Arial" w:hAnsi="Arial" w:cs="Arial"/>
          <w:color w:val="1D1B11"/>
          <w:spacing w:val="-10"/>
          <w:sz w:val="24"/>
          <w:szCs w:val="24"/>
        </w:rPr>
        <w:t>1</w:t>
      </w:r>
      <w:r w:rsidR="00E203AD" w:rsidRPr="0024337D">
        <w:rPr>
          <w:rFonts w:ascii="Arial" w:hAnsi="Arial" w:cs="Arial"/>
          <w:color w:val="1D1B11"/>
          <w:sz w:val="24"/>
          <w:szCs w:val="24"/>
        </w:rPr>
        <w:tab/>
      </w:r>
      <w:r w:rsidR="00860DFF" w:rsidRPr="0024337D">
        <w:rPr>
          <w:rFonts w:ascii="Arial" w:hAnsi="Arial" w:cs="Arial"/>
          <w:color w:val="1D1B11"/>
          <w:sz w:val="24"/>
          <w:szCs w:val="24"/>
        </w:rPr>
        <w:t xml:space="preserve">   </w:t>
      </w:r>
      <w:r w:rsidR="00E203AD" w:rsidRPr="0024337D">
        <w:rPr>
          <w:rFonts w:ascii="Arial" w:hAnsi="Arial" w:cs="Arial"/>
          <w:color w:val="1D1B11"/>
          <w:spacing w:val="-10"/>
          <w:sz w:val="24"/>
          <w:szCs w:val="24"/>
        </w:rPr>
        <w:t>0</w:t>
      </w:r>
    </w:p>
    <w:p w14:paraId="31DF35DF" w14:textId="77777777" w:rsidR="00E203AD" w:rsidRPr="00165071" w:rsidRDefault="00E203AD" w:rsidP="00E203AD">
      <w:pPr>
        <w:pStyle w:val="BodyText"/>
        <w:spacing w:before="12"/>
        <w:ind w:left="0"/>
        <w:rPr>
          <w:rFonts w:ascii="Arial" w:hAnsi="Arial" w:cs="Arial"/>
          <w:sz w:val="22"/>
          <w:szCs w:val="22"/>
        </w:rPr>
      </w:pPr>
    </w:p>
    <w:p w14:paraId="5B22701F" w14:textId="77777777" w:rsidR="00E203AD" w:rsidRPr="00860DFF" w:rsidRDefault="00E203AD" w:rsidP="00E203AD">
      <w:pPr>
        <w:spacing w:line="276" w:lineRule="auto"/>
        <w:ind w:right="834" w:hanging="10"/>
        <w:rPr>
          <w:rFonts w:ascii="Arial" w:hAnsi="Arial" w:cs="Arial"/>
          <w:i/>
          <w:sz w:val="24"/>
          <w:szCs w:val="24"/>
        </w:rPr>
      </w:pPr>
      <w:r w:rsidRPr="00860DFF">
        <w:rPr>
          <w:rFonts w:ascii="Arial" w:hAnsi="Arial" w:cs="Arial"/>
          <w:b/>
          <w:bCs/>
          <w:i/>
          <w:color w:val="1D1B11"/>
          <w:sz w:val="24"/>
          <w:szCs w:val="24"/>
        </w:rPr>
        <w:t>Section</w:t>
      </w:r>
      <w:r w:rsidRPr="00860DFF">
        <w:rPr>
          <w:rFonts w:ascii="Arial" w:hAnsi="Arial" w:cs="Arial"/>
          <w:b/>
          <w:bCs/>
          <w:i/>
          <w:color w:val="1D1B11"/>
          <w:spacing w:val="-5"/>
          <w:sz w:val="24"/>
          <w:szCs w:val="24"/>
        </w:rPr>
        <w:t xml:space="preserve"> </w:t>
      </w:r>
      <w:r w:rsidRPr="00860DFF">
        <w:rPr>
          <w:rFonts w:ascii="Arial" w:hAnsi="Arial" w:cs="Arial"/>
          <w:b/>
          <w:bCs/>
          <w:i/>
          <w:color w:val="1D1B11"/>
          <w:sz w:val="24"/>
          <w:szCs w:val="24"/>
        </w:rPr>
        <w:t>C:</w:t>
      </w:r>
      <w:r w:rsidRPr="00860DFF">
        <w:rPr>
          <w:rFonts w:ascii="Arial" w:hAnsi="Arial" w:cs="Arial"/>
          <w:i/>
          <w:color w:val="1D1B11"/>
          <w:spacing w:val="-3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The</w:t>
      </w:r>
      <w:r w:rsidRPr="00860DFF">
        <w:rPr>
          <w:rFonts w:ascii="Arial" w:hAnsi="Arial" w:cs="Arial"/>
          <w:i/>
          <w:color w:val="1D1B11"/>
          <w:spacing w:val="-4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candidate</w:t>
      </w:r>
      <w:r w:rsidRPr="00860DFF">
        <w:rPr>
          <w:rFonts w:ascii="Arial" w:hAnsi="Arial" w:cs="Arial"/>
          <w:i/>
          <w:color w:val="1D1B11"/>
          <w:spacing w:val="-4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demonstrates</w:t>
      </w:r>
      <w:r w:rsidRPr="00860DFF">
        <w:rPr>
          <w:rFonts w:ascii="Arial" w:hAnsi="Arial" w:cs="Arial"/>
          <w:i/>
          <w:color w:val="1D1B11"/>
          <w:spacing w:val="-2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competent</w:t>
      </w:r>
      <w:r w:rsidRPr="00860DFF">
        <w:rPr>
          <w:rFonts w:ascii="Arial" w:hAnsi="Arial" w:cs="Arial"/>
          <w:i/>
          <w:color w:val="1D1B11"/>
          <w:spacing w:val="-7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work</w:t>
      </w:r>
      <w:r w:rsidRPr="00860DFF">
        <w:rPr>
          <w:rFonts w:ascii="Arial" w:hAnsi="Arial" w:cs="Arial"/>
          <w:i/>
          <w:color w:val="1D1B11"/>
          <w:spacing w:val="-4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with</w:t>
      </w:r>
      <w:r w:rsidRPr="00860DFF">
        <w:rPr>
          <w:rFonts w:ascii="Arial" w:hAnsi="Arial" w:cs="Arial"/>
          <w:i/>
          <w:color w:val="1D1B11"/>
          <w:spacing w:val="-4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a</w:t>
      </w:r>
      <w:r w:rsidRPr="00860DFF">
        <w:rPr>
          <w:rFonts w:ascii="Arial" w:hAnsi="Arial" w:cs="Arial"/>
          <w:i/>
          <w:color w:val="1D1B11"/>
          <w:spacing w:val="-7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client</w:t>
      </w:r>
      <w:r w:rsidRPr="00860DFF">
        <w:rPr>
          <w:rFonts w:ascii="Arial" w:hAnsi="Arial" w:cs="Arial"/>
          <w:i/>
          <w:color w:val="1D1B11"/>
          <w:spacing w:val="-2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over</w:t>
      </w:r>
      <w:r w:rsidRPr="00860DFF">
        <w:rPr>
          <w:rFonts w:ascii="Arial" w:hAnsi="Arial" w:cs="Arial"/>
          <w:i/>
          <w:color w:val="1D1B11"/>
          <w:spacing w:val="-4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 xml:space="preserve">time, including client conceptualization using TA as well as practice. Approximate </w:t>
      </w:r>
      <w:r w:rsidRPr="00860DFF">
        <w:rPr>
          <w:rFonts w:ascii="Arial" w:hAnsi="Arial" w:cs="Arial"/>
          <w:i/>
          <w:color w:val="1D1B11"/>
          <w:spacing w:val="-2"/>
          <w:sz w:val="24"/>
          <w:szCs w:val="24"/>
        </w:rPr>
        <w:t>rating:</w:t>
      </w:r>
    </w:p>
    <w:p w14:paraId="5334335F" w14:textId="77777777" w:rsidR="00E203AD" w:rsidRPr="00165071" w:rsidRDefault="00E203AD" w:rsidP="00E203AD">
      <w:pPr>
        <w:pStyle w:val="BodyText"/>
        <w:ind w:left="0"/>
        <w:rPr>
          <w:rFonts w:ascii="Arial" w:hAnsi="Arial" w:cs="Arial"/>
          <w:sz w:val="22"/>
          <w:szCs w:val="22"/>
        </w:rPr>
      </w:pPr>
      <w:r w:rsidRPr="00165071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inline distT="0" distB="0" distL="0" distR="0" wp14:anchorId="49434240" wp14:editId="34517FEC">
                <wp:extent cx="6403975" cy="273685"/>
                <wp:effectExtent l="0" t="0" r="0" b="0"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03975" cy="273685"/>
                          <a:chOff x="0" y="0"/>
                          <a:chExt cx="6403975" cy="273685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0" y="0"/>
                            <a:ext cx="640397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3975" h="273685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0"/>
                                </a:lnTo>
                                <a:lnTo>
                                  <a:pt x="6350" y="3175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190500" y="0"/>
                                </a:moveTo>
                                <a:lnTo>
                                  <a:pt x="184150" y="0"/>
                                </a:lnTo>
                                <a:lnTo>
                                  <a:pt x="184150" y="31750"/>
                                </a:lnTo>
                                <a:lnTo>
                                  <a:pt x="190500" y="31750"/>
                                </a:lnTo>
                                <a:lnTo>
                                  <a:pt x="190500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371475" y="0"/>
                                </a:moveTo>
                                <a:lnTo>
                                  <a:pt x="365125" y="0"/>
                                </a:lnTo>
                                <a:lnTo>
                                  <a:pt x="365125" y="31750"/>
                                </a:lnTo>
                                <a:lnTo>
                                  <a:pt x="371475" y="31750"/>
                                </a:lnTo>
                                <a:lnTo>
                                  <a:pt x="371475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555942" y="0"/>
                                </a:moveTo>
                                <a:lnTo>
                                  <a:pt x="549592" y="0"/>
                                </a:lnTo>
                                <a:lnTo>
                                  <a:pt x="549592" y="31750"/>
                                </a:lnTo>
                                <a:lnTo>
                                  <a:pt x="555942" y="31750"/>
                                </a:lnTo>
                                <a:lnTo>
                                  <a:pt x="555942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736917" y="0"/>
                                </a:moveTo>
                                <a:lnTo>
                                  <a:pt x="730567" y="0"/>
                                </a:lnTo>
                                <a:lnTo>
                                  <a:pt x="730567" y="31750"/>
                                </a:lnTo>
                                <a:lnTo>
                                  <a:pt x="736917" y="31750"/>
                                </a:lnTo>
                                <a:lnTo>
                                  <a:pt x="736917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921067" y="0"/>
                                </a:moveTo>
                                <a:lnTo>
                                  <a:pt x="914717" y="0"/>
                                </a:lnTo>
                                <a:lnTo>
                                  <a:pt x="914717" y="31750"/>
                                </a:lnTo>
                                <a:lnTo>
                                  <a:pt x="921067" y="31750"/>
                                </a:lnTo>
                                <a:lnTo>
                                  <a:pt x="921067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1105217" y="0"/>
                                </a:moveTo>
                                <a:lnTo>
                                  <a:pt x="1098867" y="0"/>
                                </a:lnTo>
                                <a:lnTo>
                                  <a:pt x="1098867" y="31750"/>
                                </a:lnTo>
                                <a:lnTo>
                                  <a:pt x="1105217" y="31750"/>
                                </a:lnTo>
                                <a:lnTo>
                                  <a:pt x="1105217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1280160" y="267081"/>
                                </a:moveTo>
                                <a:lnTo>
                                  <a:pt x="1105217" y="267081"/>
                                </a:lnTo>
                                <a:lnTo>
                                  <a:pt x="1105217" y="31813"/>
                                </a:lnTo>
                                <a:lnTo>
                                  <a:pt x="1098867" y="31813"/>
                                </a:lnTo>
                                <a:lnTo>
                                  <a:pt x="1098867" y="267081"/>
                                </a:lnTo>
                                <a:lnTo>
                                  <a:pt x="921067" y="267081"/>
                                </a:lnTo>
                                <a:lnTo>
                                  <a:pt x="921067" y="31813"/>
                                </a:lnTo>
                                <a:lnTo>
                                  <a:pt x="914717" y="31813"/>
                                </a:lnTo>
                                <a:lnTo>
                                  <a:pt x="914717" y="267081"/>
                                </a:lnTo>
                                <a:lnTo>
                                  <a:pt x="736917" y="267081"/>
                                </a:lnTo>
                                <a:lnTo>
                                  <a:pt x="736917" y="31813"/>
                                </a:lnTo>
                                <a:lnTo>
                                  <a:pt x="730567" y="31813"/>
                                </a:lnTo>
                                <a:lnTo>
                                  <a:pt x="730567" y="267081"/>
                                </a:lnTo>
                                <a:lnTo>
                                  <a:pt x="555942" y="267081"/>
                                </a:lnTo>
                                <a:lnTo>
                                  <a:pt x="555942" y="31813"/>
                                </a:lnTo>
                                <a:lnTo>
                                  <a:pt x="549592" y="31813"/>
                                </a:lnTo>
                                <a:lnTo>
                                  <a:pt x="549592" y="267081"/>
                                </a:lnTo>
                                <a:lnTo>
                                  <a:pt x="371475" y="267081"/>
                                </a:lnTo>
                                <a:lnTo>
                                  <a:pt x="371475" y="31813"/>
                                </a:lnTo>
                                <a:lnTo>
                                  <a:pt x="365125" y="31813"/>
                                </a:lnTo>
                                <a:lnTo>
                                  <a:pt x="365125" y="267081"/>
                                </a:lnTo>
                                <a:lnTo>
                                  <a:pt x="190500" y="267081"/>
                                </a:lnTo>
                                <a:lnTo>
                                  <a:pt x="190500" y="31813"/>
                                </a:lnTo>
                                <a:lnTo>
                                  <a:pt x="184150" y="31813"/>
                                </a:lnTo>
                                <a:lnTo>
                                  <a:pt x="184150" y="267081"/>
                                </a:lnTo>
                                <a:lnTo>
                                  <a:pt x="6350" y="267081"/>
                                </a:lnTo>
                                <a:lnTo>
                                  <a:pt x="6350" y="31813"/>
                                </a:lnTo>
                                <a:lnTo>
                                  <a:pt x="0" y="31813"/>
                                </a:lnTo>
                                <a:lnTo>
                                  <a:pt x="0" y="267081"/>
                                </a:lnTo>
                                <a:lnTo>
                                  <a:pt x="0" y="273431"/>
                                </a:lnTo>
                                <a:lnTo>
                                  <a:pt x="6350" y="273431"/>
                                </a:lnTo>
                                <a:lnTo>
                                  <a:pt x="1280160" y="273431"/>
                                </a:lnTo>
                                <a:lnTo>
                                  <a:pt x="1280160" y="267081"/>
                                </a:lnTo>
                                <a:close/>
                              </a:path>
                              <a:path w="6403975" h="273685">
                                <a:moveTo>
                                  <a:pt x="1286573" y="0"/>
                                </a:moveTo>
                                <a:lnTo>
                                  <a:pt x="1280223" y="0"/>
                                </a:lnTo>
                                <a:lnTo>
                                  <a:pt x="1280223" y="31750"/>
                                </a:lnTo>
                                <a:lnTo>
                                  <a:pt x="1286573" y="31750"/>
                                </a:lnTo>
                                <a:lnTo>
                                  <a:pt x="1286573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1470723" y="0"/>
                                </a:moveTo>
                                <a:lnTo>
                                  <a:pt x="1464373" y="0"/>
                                </a:lnTo>
                                <a:lnTo>
                                  <a:pt x="1464373" y="31750"/>
                                </a:lnTo>
                                <a:lnTo>
                                  <a:pt x="1470723" y="31750"/>
                                </a:lnTo>
                                <a:lnTo>
                                  <a:pt x="1470723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1658048" y="0"/>
                                </a:moveTo>
                                <a:lnTo>
                                  <a:pt x="1651698" y="0"/>
                                </a:lnTo>
                                <a:lnTo>
                                  <a:pt x="1651698" y="31750"/>
                                </a:lnTo>
                                <a:lnTo>
                                  <a:pt x="1658048" y="31750"/>
                                </a:lnTo>
                                <a:lnTo>
                                  <a:pt x="1658048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1839023" y="0"/>
                                </a:moveTo>
                                <a:lnTo>
                                  <a:pt x="1832673" y="0"/>
                                </a:lnTo>
                                <a:lnTo>
                                  <a:pt x="1832673" y="31750"/>
                                </a:lnTo>
                                <a:lnTo>
                                  <a:pt x="1839023" y="31750"/>
                                </a:lnTo>
                                <a:lnTo>
                                  <a:pt x="1839023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2023427" y="0"/>
                                </a:moveTo>
                                <a:lnTo>
                                  <a:pt x="2017077" y="0"/>
                                </a:lnTo>
                                <a:lnTo>
                                  <a:pt x="2017077" y="31750"/>
                                </a:lnTo>
                                <a:lnTo>
                                  <a:pt x="2023427" y="31750"/>
                                </a:lnTo>
                                <a:lnTo>
                                  <a:pt x="2023427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2204402" y="0"/>
                                </a:moveTo>
                                <a:lnTo>
                                  <a:pt x="2198052" y="0"/>
                                </a:lnTo>
                                <a:lnTo>
                                  <a:pt x="2198052" y="31750"/>
                                </a:lnTo>
                                <a:lnTo>
                                  <a:pt x="2204402" y="31750"/>
                                </a:lnTo>
                                <a:lnTo>
                                  <a:pt x="2204402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2388552" y="0"/>
                                </a:moveTo>
                                <a:lnTo>
                                  <a:pt x="2382202" y="0"/>
                                </a:lnTo>
                                <a:lnTo>
                                  <a:pt x="2382202" y="31750"/>
                                </a:lnTo>
                                <a:lnTo>
                                  <a:pt x="2388552" y="31750"/>
                                </a:lnTo>
                                <a:lnTo>
                                  <a:pt x="2388552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2572702" y="0"/>
                                </a:moveTo>
                                <a:lnTo>
                                  <a:pt x="2566352" y="0"/>
                                </a:lnTo>
                                <a:lnTo>
                                  <a:pt x="2566352" y="31750"/>
                                </a:lnTo>
                                <a:lnTo>
                                  <a:pt x="2572702" y="31750"/>
                                </a:lnTo>
                                <a:lnTo>
                                  <a:pt x="2572702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2747645" y="267081"/>
                                </a:moveTo>
                                <a:lnTo>
                                  <a:pt x="2572702" y="267081"/>
                                </a:lnTo>
                                <a:lnTo>
                                  <a:pt x="2572702" y="31813"/>
                                </a:lnTo>
                                <a:lnTo>
                                  <a:pt x="2566352" y="31813"/>
                                </a:lnTo>
                                <a:lnTo>
                                  <a:pt x="2566352" y="267081"/>
                                </a:lnTo>
                                <a:lnTo>
                                  <a:pt x="2388552" y="267081"/>
                                </a:lnTo>
                                <a:lnTo>
                                  <a:pt x="2388552" y="31813"/>
                                </a:lnTo>
                                <a:lnTo>
                                  <a:pt x="2382202" y="31813"/>
                                </a:lnTo>
                                <a:lnTo>
                                  <a:pt x="2382202" y="267081"/>
                                </a:lnTo>
                                <a:lnTo>
                                  <a:pt x="2204402" y="267081"/>
                                </a:lnTo>
                                <a:lnTo>
                                  <a:pt x="2204402" y="31813"/>
                                </a:lnTo>
                                <a:lnTo>
                                  <a:pt x="2198052" y="31813"/>
                                </a:lnTo>
                                <a:lnTo>
                                  <a:pt x="2198052" y="267081"/>
                                </a:lnTo>
                                <a:lnTo>
                                  <a:pt x="2023427" y="267081"/>
                                </a:lnTo>
                                <a:lnTo>
                                  <a:pt x="2023427" y="31813"/>
                                </a:lnTo>
                                <a:lnTo>
                                  <a:pt x="2017077" y="31813"/>
                                </a:lnTo>
                                <a:lnTo>
                                  <a:pt x="2017077" y="267081"/>
                                </a:lnTo>
                                <a:lnTo>
                                  <a:pt x="1839023" y="267081"/>
                                </a:lnTo>
                                <a:lnTo>
                                  <a:pt x="1839023" y="31813"/>
                                </a:lnTo>
                                <a:lnTo>
                                  <a:pt x="1832673" y="31813"/>
                                </a:lnTo>
                                <a:lnTo>
                                  <a:pt x="1832673" y="267081"/>
                                </a:lnTo>
                                <a:lnTo>
                                  <a:pt x="1658048" y="267081"/>
                                </a:lnTo>
                                <a:lnTo>
                                  <a:pt x="1658048" y="31813"/>
                                </a:lnTo>
                                <a:lnTo>
                                  <a:pt x="1651698" y="31813"/>
                                </a:lnTo>
                                <a:lnTo>
                                  <a:pt x="1651698" y="267081"/>
                                </a:lnTo>
                                <a:lnTo>
                                  <a:pt x="1470723" y="267081"/>
                                </a:lnTo>
                                <a:lnTo>
                                  <a:pt x="1470723" y="31813"/>
                                </a:lnTo>
                                <a:lnTo>
                                  <a:pt x="1464373" y="31813"/>
                                </a:lnTo>
                                <a:lnTo>
                                  <a:pt x="1464373" y="267081"/>
                                </a:lnTo>
                                <a:lnTo>
                                  <a:pt x="1286573" y="267081"/>
                                </a:lnTo>
                                <a:lnTo>
                                  <a:pt x="1286573" y="31813"/>
                                </a:lnTo>
                                <a:lnTo>
                                  <a:pt x="1280223" y="31813"/>
                                </a:lnTo>
                                <a:lnTo>
                                  <a:pt x="1280223" y="267081"/>
                                </a:lnTo>
                                <a:lnTo>
                                  <a:pt x="1280223" y="273431"/>
                                </a:lnTo>
                                <a:lnTo>
                                  <a:pt x="1286573" y="273431"/>
                                </a:lnTo>
                                <a:lnTo>
                                  <a:pt x="2747645" y="273431"/>
                                </a:lnTo>
                                <a:lnTo>
                                  <a:pt x="2747645" y="267081"/>
                                </a:lnTo>
                                <a:close/>
                              </a:path>
                              <a:path w="6403975" h="273685">
                                <a:moveTo>
                                  <a:pt x="2754058" y="0"/>
                                </a:moveTo>
                                <a:lnTo>
                                  <a:pt x="2747708" y="0"/>
                                </a:lnTo>
                                <a:lnTo>
                                  <a:pt x="2747708" y="31750"/>
                                </a:lnTo>
                                <a:lnTo>
                                  <a:pt x="2754058" y="31750"/>
                                </a:lnTo>
                                <a:lnTo>
                                  <a:pt x="2754058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2941383" y="0"/>
                                </a:moveTo>
                                <a:lnTo>
                                  <a:pt x="2935033" y="0"/>
                                </a:lnTo>
                                <a:lnTo>
                                  <a:pt x="2935033" y="31750"/>
                                </a:lnTo>
                                <a:lnTo>
                                  <a:pt x="2941383" y="31750"/>
                                </a:lnTo>
                                <a:lnTo>
                                  <a:pt x="2941383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3125533" y="0"/>
                                </a:moveTo>
                                <a:lnTo>
                                  <a:pt x="3119183" y="0"/>
                                </a:lnTo>
                                <a:lnTo>
                                  <a:pt x="3119183" y="31750"/>
                                </a:lnTo>
                                <a:lnTo>
                                  <a:pt x="3125533" y="31750"/>
                                </a:lnTo>
                                <a:lnTo>
                                  <a:pt x="3125533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3306508" y="0"/>
                                </a:moveTo>
                                <a:lnTo>
                                  <a:pt x="3300158" y="0"/>
                                </a:lnTo>
                                <a:lnTo>
                                  <a:pt x="3300158" y="31750"/>
                                </a:lnTo>
                                <a:lnTo>
                                  <a:pt x="3306508" y="31750"/>
                                </a:lnTo>
                                <a:lnTo>
                                  <a:pt x="3306508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3490912" y="0"/>
                                </a:moveTo>
                                <a:lnTo>
                                  <a:pt x="3484562" y="0"/>
                                </a:lnTo>
                                <a:lnTo>
                                  <a:pt x="3484562" y="31750"/>
                                </a:lnTo>
                                <a:lnTo>
                                  <a:pt x="3490912" y="31750"/>
                                </a:lnTo>
                                <a:lnTo>
                                  <a:pt x="3490912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3671887" y="0"/>
                                </a:moveTo>
                                <a:lnTo>
                                  <a:pt x="3665537" y="0"/>
                                </a:lnTo>
                                <a:lnTo>
                                  <a:pt x="3665537" y="31750"/>
                                </a:lnTo>
                                <a:lnTo>
                                  <a:pt x="3671887" y="31750"/>
                                </a:lnTo>
                                <a:lnTo>
                                  <a:pt x="3671887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3859212" y="0"/>
                                </a:moveTo>
                                <a:lnTo>
                                  <a:pt x="3852862" y="0"/>
                                </a:lnTo>
                                <a:lnTo>
                                  <a:pt x="3852862" y="31750"/>
                                </a:lnTo>
                                <a:lnTo>
                                  <a:pt x="3859212" y="31750"/>
                                </a:lnTo>
                                <a:lnTo>
                                  <a:pt x="3859212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4043362" y="0"/>
                                </a:moveTo>
                                <a:lnTo>
                                  <a:pt x="4037012" y="0"/>
                                </a:lnTo>
                                <a:lnTo>
                                  <a:pt x="4037012" y="31750"/>
                                </a:lnTo>
                                <a:lnTo>
                                  <a:pt x="4043362" y="31750"/>
                                </a:lnTo>
                                <a:lnTo>
                                  <a:pt x="4043362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4224642" y="31813"/>
                                </a:moveTo>
                                <a:lnTo>
                                  <a:pt x="4217987" y="31813"/>
                                </a:lnTo>
                                <a:lnTo>
                                  <a:pt x="4217987" y="267081"/>
                                </a:lnTo>
                                <a:lnTo>
                                  <a:pt x="4043362" y="267081"/>
                                </a:lnTo>
                                <a:lnTo>
                                  <a:pt x="4043362" y="31813"/>
                                </a:lnTo>
                                <a:lnTo>
                                  <a:pt x="4037012" y="31813"/>
                                </a:lnTo>
                                <a:lnTo>
                                  <a:pt x="4037012" y="267081"/>
                                </a:lnTo>
                                <a:lnTo>
                                  <a:pt x="3859212" y="267081"/>
                                </a:lnTo>
                                <a:lnTo>
                                  <a:pt x="3859212" y="31813"/>
                                </a:lnTo>
                                <a:lnTo>
                                  <a:pt x="3852862" y="31813"/>
                                </a:lnTo>
                                <a:lnTo>
                                  <a:pt x="3852862" y="267081"/>
                                </a:lnTo>
                                <a:lnTo>
                                  <a:pt x="3671887" y="267081"/>
                                </a:lnTo>
                                <a:lnTo>
                                  <a:pt x="3671887" y="31813"/>
                                </a:lnTo>
                                <a:lnTo>
                                  <a:pt x="3665537" y="31813"/>
                                </a:lnTo>
                                <a:lnTo>
                                  <a:pt x="3665537" y="267081"/>
                                </a:lnTo>
                                <a:lnTo>
                                  <a:pt x="3490912" y="267081"/>
                                </a:lnTo>
                                <a:lnTo>
                                  <a:pt x="3490912" y="31813"/>
                                </a:lnTo>
                                <a:lnTo>
                                  <a:pt x="3484562" y="31813"/>
                                </a:lnTo>
                                <a:lnTo>
                                  <a:pt x="3484562" y="267081"/>
                                </a:lnTo>
                                <a:lnTo>
                                  <a:pt x="3306508" y="267081"/>
                                </a:lnTo>
                                <a:lnTo>
                                  <a:pt x="3306508" y="31813"/>
                                </a:lnTo>
                                <a:lnTo>
                                  <a:pt x="3300158" y="31813"/>
                                </a:lnTo>
                                <a:lnTo>
                                  <a:pt x="3300158" y="267081"/>
                                </a:lnTo>
                                <a:lnTo>
                                  <a:pt x="3125533" y="267081"/>
                                </a:lnTo>
                                <a:lnTo>
                                  <a:pt x="3125533" y="31813"/>
                                </a:lnTo>
                                <a:lnTo>
                                  <a:pt x="3119183" y="31813"/>
                                </a:lnTo>
                                <a:lnTo>
                                  <a:pt x="3119183" y="267081"/>
                                </a:lnTo>
                                <a:lnTo>
                                  <a:pt x="2941383" y="267081"/>
                                </a:lnTo>
                                <a:lnTo>
                                  <a:pt x="2941383" y="31813"/>
                                </a:lnTo>
                                <a:lnTo>
                                  <a:pt x="2935033" y="31813"/>
                                </a:lnTo>
                                <a:lnTo>
                                  <a:pt x="2935033" y="267081"/>
                                </a:lnTo>
                                <a:lnTo>
                                  <a:pt x="2754058" y="267081"/>
                                </a:lnTo>
                                <a:lnTo>
                                  <a:pt x="2754058" y="31813"/>
                                </a:lnTo>
                                <a:lnTo>
                                  <a:pt x="2747708" y="31813"/>
                                </a:lnTo>
                                <a:lnTo>
                                  <a:pt x="2747708" y="267081"/>
                                </a:lnTo>
                                <a:lnTo>
                                  <a:pt x="2747708" y="273431"/>
                                </a:lnTo>
                                <a:lnTo>
                                  <a:pt x="4224642" y="273431"/>
                                </a:lnTo>
                                <a:lnTo>
                                  <a:pt x="4224642" y="267081"/>
                                </a:lnTo>
                                <a:lnTo>
                                  <a:pt x="4224642" y="31813"/>
                                </a:lnTo>
                                <a:close/>
                              </a:path>
                              <a:path w="6403975" h="273685">
                                <a:moveTo>
                                  <a:pt x="4224642" y="0"/>
                                </a:moveTo>
                                <a:lnTo>
                                  <a:pt x="4217987" y="0"/>
                                </a:lnTo>
                                <a:lnTo>
                                  <a:pt x="4217987" y="31750"/>
                                </a:lnTo>
                                <a:lnTo>
                                  <a:pt x="4224642" y="31750"/>
                                </a:lnTo>
                                <a:lnTo>
                                  <a:pt x="4224642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4408868" y="0"/>
                                </a:moveTo>
                                <a:lnTo>
                                  <a:pt x="4402518" y="0"/>
                                </a:lnTo>
                                <a:lnTo>
                                  <a:pt x="4402518" y="31750"/>
                                </a:lnTo>
                                <a:lnTo>
                                  <a:pt x="4408868" y="31750"/>
                                </a:lnTo>
                                <a:lnTo>
                                  <a:pt x="4408868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4593018" y="0"/>
                                </a:moveTo>
                                <a:lnTo>
                                  <a:pt x="4586668" y="0"/>
                                </a:lnTo>
                                <a:lnTo>
                                  <a:pt x="4586668" y="31750"/>
                                </a:lnTo>
                                <a:lnTo>
                                  <a:pt x="4593018" y="31750"/>
                                </a:lnTo>
                                <a:lnTo>
                                  <a:pt x="4593018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4777168" y="0"/>
                                </a:moveTo>
                                <a:lnTo>
                                  <a:pt x="4770818" y="0"/>
                                </a:lnTo>
                                <a:lnTo>
                                  <a:pt x="4770818" y="31750"/>
                                </a:lnTo>
                                <a:lnTo>
                                  <a:pt x="4777168" y="31750"/>
                                </a:lnTo>
                                <a:lnTo>
                                  <a:pt x="4777168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4961318" y="0"/>
                                </a:moveTo>
                                <a:lnTo>
                                  <a:pt x="4954968" y="0"/>
                                </a:lnTo>
                                <a:lnTo>
                                  <a:pt x="4954968" y="31750"/>
                                </a:lnTo>
                                <a:lnTo>
                                  <a:pt x="4961318" y="31750"/>
                                </a:lnTo>
                                <a:lnTo>
                                  <a:pt x="4961318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5142547" y="0"/>
                                </a:moveTo>
                                <a:lnTo>
                                  <a:pt x="5136197" y="0"/>
                                </a:lnTo>
                                <a:lnTo>
                                  <a:pt x="5136197" y="31750"/>
                                </a:lnTo>
                                <a:lnTo>
                                  <a:pt x="5142547" y="31750"/>
                                </a:lnTo>
                                <a:lnTo>
                                  <a:pt x="5142547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5326697" y="0"/>
                                </a:moveTo>
                                <a:lnTo>
                                  <a:pt x="5320347" y="0"/>
                                </a:lnTo>
                                <a:lnTo>
                                  <a:pt x="5320347" y="31750"/>
                                </a:lnTo>
                                <a:lnTo>
                                  <a:pt x="5326697" y="31750"/>
                                </a:lnTo>
                                <a:lnTo>
                                  <a:pt x="5326697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5510847" y="0"/>
                                </a:moveTo>
                                <a:lnTo>
                                  <a:pt x="5504497" y="0"/>
                                </a:lnTo>
                                <a:lnTo>
                                  <a:pt x="5504497" y="31750"/>
                                </a:lnTo>
                                <a:lnTo>
                                  <a:pt x="5510847" y="31750"/>
                                </a:lnTo>
                                <a:lnTo>
                                  <a:pt x="5510847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5694997" y="0"/>
                                </a:moveTo>
                                <a:lnTo>
                                  <a:pt x="5688647" y="0"/>
                                </a:lnTo>
                                <a:lnTo>
                                  <a:pt x="5688647" y="31750"/>
                                </a:lnTo>
                                <a:lnTo>
                                  <a:pt x="5694997" y="31750"/>
                                </a:lnTo>
                                <a:lnTo>
                                  <a:pt x="5694997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5873102" y="267081"/>
                                </a:moveTo>
                                <a:lnTo>
                                  <a:pt x="5694997" y="267081"/>
                                </a:lnTo>
                                <a:lnTo>
                                  <a:pt x="5694997" y="31813"/>
                                </a:lnTo>
                                <a:lnTo>
                                  <a:pt x="5688647" y="31813"/>
                                </a:lnTo>
                                <a:lnTo>
                                  <a:pt x="5688647" y="267081"/>
                                </a:lnTo>
                                <a:lnTo>
                                  <a:pt x="5510847" y="267081"/>
                                </a:lnTo>
                                <a:lnTo>
                                  <a:pt x="5510847" y="31813"/>
                                </a:lnTo>
                                <a:lnTo>
                                  <a:pt x="5504497" y="31813"/>
                                </a:lnTo>
                                <a:lnTo>
                                  <a:pt x="5504497" y="267081"/>
                                </a:lnTo>
                                <a:lnTo>
                                  <a:pt x="5326697" y="267081"/>
                                </a:lnTo>
                                <a:lnTo>
                                  <a:pt x="5326697" y="31813"/>
                                </a:lnTo>
                                <a:lnTo>
                                  <a:pt x="5320347" y="31813"/>
                                </a:lnTo>
                                <a:lnTo>
                                  <a:pt x="5320347" y="267081"/>
                                </a:lnTo>
                                <a:lnTo>
                                  <a:pt x="5142547" y="267081"/>
                                </a:lnTo>
                                <a:lnTo>
                                  <a:pt x="5142547" y="31813"/>
                                </a:lnTo>
                                <a:lnTo>
                                  <a:pt x="5136197" y="31813"/>
                                </a:lnTo>
                                <a:lnTo>
                                  <a:pt x="5136197" y="267081"/>
                                </a:lnTo>
                                <a:lnTo>
                                  <a:pt x="4961318" y="267081"/>
                                </a:lnTo>
                                <a:lnTo>
                                  <a:pt x="4961318" y="31813"/>
                                </a:lnTo>
                                <a:lnTo>
                                  <a:pt x="4954968" y="31813"/>
                                </a:lnTo>
                                <a:lnTo>
                                  <a:pt x="4954968" y="267081"/>
                                </a:lnTo>
                                <a:lnTo>
                                  <a:pt x="4777168" y="267081"/>
                                </a:lnTo>
                                <a:lnTo>
                                  <a:pt x="4777168" y="31813"/>
                                </a:lnTo>
                                <a:lnTo>
                                  <a:pt x="4770818" y="31813"/>
                                </a:lnTo>
                                <a:lnTo>
                                  <a:pt x="4770818" y="267081"/>
                                </a:lnTo>
                                <a:lnTo>
                                  <a:pt x="4593018" y="267081"/>
                                </a:lnTo>
                                <a:lnTo>
                                  <a:pt x="4593018" y="31813"/>
                                </a:lnTo>
                                <a:lnTo>
                                  <a:pt x="4586668" y="31813"/>
                                </a:lnTo>
                                <a:lnTo>
                                  <a:pt x="4586668" y="267081"/>
                                </a:lnTo>
                                <a:lnTo>
                                  <a:pt x="4408868" y="267081"/>
                                </a:lnTo>
                                <a:lnTo>
                                  <a:pt x="4408868" y="31813"/>
                                </a:lnTo>
                                <a:lnTo>
                                  <a:pt x="4402518" y="31813"/>
                                </a:lnTo>
                                <a:lnTo>
                                  <a:pt x="4402518" y="267081"/>
                                </a:lnTo>
                                <a:lnTo>
                                  <a:pt x="4224718" y="267081"/>
                                </a:lnTo>
                                <a:lnTo>
                                  <a:pt x="4224718" y="273431"/>
                                </a:lnTo>
                                <a:lnTo>
                                  <a:pt x="5873102" y="273431"/>
                                </a:lnTo>
                                <a:lnTo>
                                  <a:pt x="5873102" y="267081"/>
                                </a:lnTo>
                                <a:close/>
                              </a:path>
                              <a:path w="6403975" h="273685">
                                <a:moveTo>
                                  <a:pt x="5879528" y="0"/>
                                </a:moveTo>
                                <a:lnTo>
                                  <a:pt x="5873178" y="0"/>
                                </a:lnTo>
                                <a:lnTo>
                                  <a:pt x="5873178" y="31750"/>
                                </a:lnTo>
                                <a:lnTo>
                                  <a:pt x="5879528" y="31750"/>
                                </a:lnTo>
                                <a:lnTo>
                                  <a:pt x="5879528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6063678" y="0"/>
                                </a:moveTo>
                                <a:lnTo>
                                  <a:pt x="6057328" y="0"/>
                                </a:lnTo>
                                <a:lnTo>
                                  <a:pt x="6057328" y="31750"/>
                                </a:lnTo>
                                <a:lnTo>
                                  <a:pt x="6063678" y="31750"/>
                                </a:lnTo>
                                <a:lnTo>
                                  <a:pt x="6063678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6244653" y="0"/>
                                </a:moveTo>
                                <a:lnTo>
                                  <a:pt x="6238303" y="0"/>
                                </a:lnTo>
                                <a:lnTo>
                                  <a:pt x="6238303" y="31750"/>
                                </a:lnTo>
                                <a:lnTo>
                                  <a:pt x="6244653" y="31750"/>
                                </a:lnTo>
                                <a:lnTo>
                                  <a:pt x="6244653" y="0"/>
                                </a:lnTo>
                                <a:close/>
                              </a:path>
                              <a:path w="6403975" h="273685">
                                <a:moveTo>
                                  <a:pt x="6403403" y="31813"/>
                                </a:moveTo>
                                <a:lnTo>
                                  <a:pt x="6397053" y="31813"/>
                                </a:lnTo>
                                <a:lnTo>
                                  <a:pt x="6397053" y="267081"/>
                                </a:lnTo>
                                <a:lnTo>
                                  <a:pt x="6244653" y="267081"/>
                                </a:lnTo>
                                <a:lnTo>
                                  <a:pt x="6244653" y="31813"/>
                                </a:lnTo>
                                <a:lnTo>
                                  <a:pt x="6238303" y="31813"/>
                                </a:lnTo>
                                <a:lnTo>
                                  <a:pt x="6238303" y="267081"/>
                                </a:lnTo>
                                <a:lnTo>
                                  <a:pt x="6063678" y="267081"/>
                                </a:lnTo>
                                <a:lnTo>
                                  <a:pt x="6063678" y="31813"/>
                                </a:lnTo>
                                <a:lnTo>
                                  <a:pt x="6057328" y="31813"/>
                                </a:lnTo>
                                <a:lnTo>
                                  <a:pt x="6057328" y="267081"/>
                                </a:lnTo>
                                <a:lnTo>
                                  <a:pt x="5879528" y="267081"/>
                                </a:lnTo>
                                <a:lnTo>
                                  <a:pt x="5879528" y="31813"/>
                                </a:lnTo>
                                <a:lnTo>
                                  <a:pt x="5873178" y="31813"/>
                                </a:lnTo>
                                <a:lnTo>
                                  <a:pt x="5873178" y="267081"/>
                                </a:lnTo>
                                <a:lnTo>
                                  <a:pt x="5873178" y="273431"/>
                                </a:lnTo>
                                <a:lnTo>
                                  <a:pt x="6403403" y="273431"/>
                                </a:lnTo>
                                <a:lnTo>
                                  <a:pt x="6403403" y="267081"/>
                                </a:lnTo>
                                <a:lnTo>
                                  <a:pt x="6403403" y="31813"/>
                                </a:lnTo>
                                <a:close/>
                              </a:path>
                              <a:path w="6403975" h="273685">
                                <a:moveTo>
                                  <a:pt x="6403403" y="0"/>
                                </a:moveTo>
                                <a:lnTo>
                                  <a:pt x="6397053" y="0"/>
                                </a:lnTo>
                                <a:lnTo>
                                  <a:pt x="6397053" y="31750"/>
                                </a:lnTo>
                                <a:lnTo>
                                  <a:pt x="6403403" y="31750"/>
                                </a:lnTo>
                                <a:lnTo>
                                  <a:pt x="64034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7C77C0" id="Group 12" o:spid="_x0000_s1026" style="width:504.25pt;height:21.55pt;mso-position-horizontal-relative:char;mso-position-vertical-relative:line" coordsize="64039,27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">
                <v:shape id="Graphic 13" o:spid="_x0000_s1027" style="position:absolute;width:64039;height:2736;visibility:visible;mso-wrap-style:square;v-text-anchor:top" coordsize="640397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" path="m6350,l,,,31750r6350,l6350,xem190500,r-6350,l184150,31750r6350,l190500,xem371475,r-6350,l365125,31750r6350,l371475,xem555942,r-6350,l549592,31750r6350,l555942,xem736917,r-6350,l730567,31750r6350,l736917,xem921067,r-6350,l914717,31750r6350,l921067,xem1105217,r-6350,l1098867,31750r6350,l1105217,xem1280160,267081r-174943,l1105217,31813r-6350,l1098867,267081r-177800,l921067,31813r-6350,l914717,267081r-177800,l736917,31813r-6350,l730567,267081r-174625,l555942,31813r-6350,l549592,267081r-178117,l371475,31813r-6350,l365125,267081r-174625,l190500,31813r-6350,l184150,267081r-177800,l6350,31813,,31813,,267081r,6350l6350,273431r1273810,l1280160,267081xem1286573,r-6350,l1280223,31750r6350,l1286573,xem1470723,r-6350,l1464373,31750r6350,l1470723,xem1658048,r-6350,l1651698,31750r6350,l1658048,xem1839023,r-6350,l1832673,31750r6350,l1839023,xem2023427,r-6350,l2017077,31750r6350,l2023427,xem2204402,r-6350,l2198052,31750r6350,l2204402,xem2388552,r-6350,l2382202,31750r6350,l2388552,xem2572702,r-6350,l2566352,31750r6350,l2572702,xem2747645,267081r-174943,l2572702,31813r-6350,l2566352,267081r-177800,l2388552,31813r-6350,l2382202,267081r-177800,l2204402,31813r-6350,l2198052,267081r-174625,l2023427,31813r-6350,l2017077,267081r-178054,l1839023,31813r-6350,l1832673,267081r-174625,l1658048,31813r-6350,l1651698,267081r-180975,l1470723,31813r-6350,l1464373,267081r-177800,l1286573,31813r-6350,l1280223,267081r,6350l1286573,273431r1461072,l2747645,267081xem2754058,r-6350,l2747708,31750r6350,l2754058,xem2941383,r-6350,l2935033,31750r6350,l2941383,xem3125533,r-6350,l3119183,31750r6350,l3125533,xem3306508,r-6350,l3300158,31750r6350,l3306508,xem3490912,r-6350,l3484562,31750r6350,l3490912,xem3671887,r-6350,l3665537,31750r6350,l3671887,xem3859212,r-6350,l3852862,31750r6350,l3859212,xem4043362,r-6350,l4037012,31750r6350,l4043362,xem4224642,31813r-6655,l4217987,267081r-174625,l4043362,31813r-6350,l4037012,267081r-177800,l3859212,31813r-6350,l3852862,267081r-180975,l3671887,31813r-6350,l3665537,267081r-174625,l3490912,31813r-6350,l3484562,267081r-178054,l3306508,31813r-6350,l3300158,267081r-174625,l3125533,31813r-6350,l3119183,267081r-177800,l2941383,31813r-6350,l2935033,267081r-180975,l2754058,31813r-6350,l2747708,267081r,6350l4224642,273431r,-6350l4224642,31813xem4224642,r-6655,l4217987,31750r6655,l4224642,xem4408868,r-6350,l4402518,31750r6350,l4408868,xem4593018,r-6350,l4586668,31750r6350,l4593018,xem4777168,r-6350,l4770818,31750r6350,l4777168,xem4961318,r-6350,l4954968,31750r6350,l4961318,xem5142547,r-6350,l5136197,31750r6350,l5142547,xem5326697,r-6350,l5320347,31750r6350,l5326697,xem5510847,r-6350,l5504497,31750r6350,l5510847,xem5694997,r-6350,l5688647,31750r6350,l5694997,xem5873102,267081r-178105,l5694997,31813r-6350,l5688647,267081r-177800,l5510847,31813r-6350,l5504497,267081r-177800,l5326697,31813r-6350,l5320347,267081r-177800,l5142547,31813r-6350,l5136197,267081r-174879,l4961318,31813r-6350,l4954968,267081r-177800,l4777168,31813r-6350,l4770818,267081r-177800,l4593018,31813r-6350,l4586668,267081r-177800,l4408868,31813r-6350,l4402518,267081r-177800,l4224718,273431r1648384,l5873102,267081xem5879528,r-6350,l5873178,31750r6350,l5879528,xem6063678,r-6350,l6057328,31750r6350,l6063678,xem6244653,r-6350,l6238303,31750r6350,l6244653,xem6403403,31813r-6350,l6397053,267081r-152400,l6244653,31813r-6350,l6238303,267081r-174625,l6063678,31813r-6350,l6057328,267081r-177800,l5879528,31813r-6350,l5873178,267081r,6350l6403403,273431r,-6350l6403403,31813xem6403403,r-6350,l6397053,31750r6350,l6403403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4A3A2C0" w14:textId="3B62D58D" w:rsidR="00E203AD" w:rsidRPr="00165071" w:rsidRDefault="00E203AD" w:rsidP="00E203AD">
      <w:pPr>
        <w:pStyle w:val="BodyText"/>
        <w:tabs>
          <w:tab w:val="left" w:pos="1710"/>
          <w:tab w:val="left" w:pos="3131"/>
          <w:tab w:val="left" w:pos="4552"/>
          <w:tab w:val="left" w:pos="5972"/>
          <w:tab w:val="left" w:pos="7393"/>
          <w:tab w:val="left" w:pos="8753"/>
          <w:tab w:val="left" w:pos="10016"/>
        </w:tabs>
        <w:ind w:left="0"/>
        <w:rPr>
          <w:rFonts w:ascii="Arial" w:hAnsi="Arial" w:cs="Arial"/>
          <w:sz w:val="22"/>
          <w:szCs w:val="22"/>
        </w:rPr>
      </w:pPr>
      <w:r w:rsidRPr="00165071">
        <w:rPr>
          <w:rFonts w:ascii="Arial" w:hAnsi="Arial" w:cs="Arial"/>
          <w:color w:val="1D1B11"/>
          <w:spacing w:val="-5"/>
          <w:sz w:val="22"/>
          <w:szCs w:val="22"/>
        </w:rPr>
        <w:t>35</w:t>
      </w:r>
      <w:r w:rsidR="0024337D">
        <w:rPr>
          <w:rFonts w:ascii="Arial" w:hAnsi="Arial" w:cs="Arial"/>
          <w:color w:val="1D1B11"/>
          <w:sz w:val="22"/>
          <w:szCs w:val="22"/>
        </w:rPr>
        <w:t xml:space="preserve">                    </w:t>
      </w:r>
      <w:r w:rsidRPr="00165071">
        <w:rPr>
          <w:rFonts w:ascii="Arial" w:hAnsi="Arial" w:cs="Arial"/>
          <w:color w:val="1D1B11"/>
          <w:spacing w:val="-5"/>
          <w:sz w:val="22"/>
          <w:szCs w:val="22"/>
        </w:rPr>
        <w:t>30</w:t>
      </w:r>
      <w:r w:rsidRPr="00165071">
        <w:rPr>
          <w:rFonts w:ascii="Arial" w:hAnsi="Arial" w:cs="Arial"/>
          <w:color w:val="1D1B11"/>
          <w:sz w:val="22"/>
          <w:szCs w:val="22"/>
        </w:rPr>
        <w:tab/>
      </w:r>
      <w:r w:rsidR="0024337D">
        <w:rPr>
          <w:rFonts w:ascii="Arial" w:hAnsi="Arial" w:cs="Arial"/>
          <w:color w:val="1D1B11"/>
          <w:sz w:val="22"/>
          <w:szCs w:val="22"/>
        </w:rPr>
        <w:t xml:space="preserve">                   </w:t>
      </w:r>
      <w:r w:rsidRPr="00165071">
        <w:rPr>
          <w:rFonts w:ascii="Arial" w:hAnsi="Arial" w:cs="Arial"/>
          <w:color w:val="1D1B11"/>
          <w:spacing w:val="-5"/>
          <w:sz w:val="22"/>
          <w:szCs w:val="22"/>
        </w:rPr>
        <w:t>25</w:t>
      </w:r>
      <w:r w:rsidRPr="00165071">
        <w:rPr>
          <w:rFonts w:ascii="Arial" w:hAnsi="Arial" w:cs="Arial"/>
          <w:color w:val="1D1B11"/>
          <w:sz w:val="22"/>
          <w:szCs w:val="22"/>
        </w:rPr>
        <w:tab/>
      </w:r>
      <w:r w:rsidR="0024337D">
        <w:rPr>
          <w:rFonts w:ascii="Arial" w:hAnsi="Arial" w:cs="Arial"/>
          <w:color w:val="1D1B11"/>
          <w:sz w:val="22"/>
          <w:szCs w:val="22"/>
        </w:rPr>
        <w:t xml:space="preserve">                    </w:t>
      </w:r>
      <w:r w:rsidRPr="00165071">
        <w:rPr>
          <w:rFonts w:ascii="Arial" w:hAnsi="Arial" w:cs="Arial"/>
          <w:color w:val="1D1B11"/>
          <w:spacing w:val="-5"/>
          <w:sz w:val="22"/>
          <w:szCs w:val="22"/>
        </w:rPr>
        <w:t>20</w:t>
      </w:r>
      <w:r w:rsidR="0024337D">
        <w:rPr>
          <w:rFonts w:ascii="Arial" w:hAnsi="Arial" w:cs="Arial"/>
          <w:color w:val="1D1B11"/>
          <w:sz w:val="22"/>
          <w:szCs w:val="22"/>
        </w:rPr>
        <w:t xml:space="preserve">                    </w:t>
      </w:r>
      <w:r w:rsidRPr="00165071">
        <w:rPr>
          <w:rFonts w:ascii="Arial" w:hAnsi="Arial" w:cs="Arial"/>
          <w:color w:val="1D1B11"/>
          <w:spacing w:val="-5"/>
          <w:sz w:val="22"/>
          <w:szCs w:val="22"/>
        </w:rPr>
        <w:t>15</w:t>
      </w:r>
      <w:r w:rsidR="0024337D">
        <w:rPr>
          <w:rFonts w:ascii="Arial" w:hAnsi="Arial" w:cs="Arial"/>
          <w:color w:val="1D1B11"/>
          <w:spacing w:val="-5"/>
          <w:sz w:val="22"/>
          <w:szCs w:val="22"/>
        </w:rPr>
        <w:t xml:space="preserve">                     </w:t>
      </w:r>
      <w:r w:rsidRPr="00165071">
        <w:rPr>
          <w:rFonts w:ascii="Arial" w:hAnsi="Arial" w:cs="Arial"/>
          <w:color w:val="1D1B11"/>
          <w:spacing w:val="-5"/>
          <w:sz w:val="22"/>
          <w:szCs w:val="22"/>
        </w:rPr>
        <w:t>10</w:t>
      </w:r>
      <w:r w:rsidRPr="00165071">
        <w:rPr>
          <w:rFonts w:ascii="Arial" w:hAnsi="Arial" w:cs="Arial"/>
          <w:color w:val="1D1B11"/>
          <w:sz w:val="22"/>
          <w:szCs w:val="22"/>
        </w:rPr>
        <w:tab/>
      </w:r>
      <w:r w:rsidR="0024337D">
        <w:rPr>
          <w:rFonts w:ascii="Arial" w:hAnsi="Arial" w:cs="Arial"/>
          <w:color w:val="1D1B11"/>
          <w:sz w:val="22"/>
          <w:szCs w:val="22"/>
        </w:rPr>
        <w:t xml:space="preserve"> </w:t>
      </w:r>
      <w:r w:rsidRPr="00165071">
        <w:rPr>
          <w:rFonts w:ascii="Arial" w:hAnsi="Arial" w:cs="Arial"/>
          <w:color w:val="1D1B11"/>
          <w:spacing w:val="-10"/>
          <w:sz w:val="22"/>
          <w:szCs w:val="22"/>
        </w:rPr>
        <w:t>5</w:t>
      </w:r>
      <w:r w:rsidRPr="00165071">
        <w:rPr>
          <w:rFonts w:ascii="Arial" w:hAnsi="Arial" w:cs="Arial"/>
          <w:color w:val="1D1B11"/>
          <w:sz w:val="22"/>
          <w:szCs w:val="22"/>
        </w:rPr>
        <w:tab/>
      </w:r>
      <w:r w:rsidRPr="00165071">
        <w:rPr>
          <w:rFonts w:ascii="Arial" w:hAnsi="Arial" w:cs="Arial"/>
          <w:color w:val="1D1B11"/>
          <w:spacing w:val="-10"/>
          <w:sz w:val="22"/>
          <w:szCs w:val="22"/>
        </w:rPr>
        <w:t>0</w:t>
      </w:r>
    </w:p>
    <w:p w14:paraId="64A74E0E" w14:textId="1BFB4372" w:rsidR="00E203AD" w:rsidRPr="00860DFF" w:rsidRDefault="00E203AD" w:rsidP="00E203AD">
      <w:pPr>
        <w:spacing w:before="30" w:line="278" w:lineRule="auto"/>
        <w:ind w:right="615" w:hanging="1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bCs/>
          <w:i/>
          <w:color w:val="1D1B11"/>
        </w:rPr>
        <w:br/>
      </w:r>
      <w:r w:rsidRPr="00860DFF">
        <w:rPr>
          <w:rFonts w:ascii="Arial" w:hAnsi="Arial" w:cs="Arial"/>
          <w:b/>
          <w:bCs/>
          <w:i/>
          <w:color w:val="1D1B11"/>
          <w:sz w:val="24"/>
          <w:szCs w:val="24"/>
        </w:rPr>
        <w:t>Section</w:t>
      </w:r>
      <w:r w:rsidRPr="00860DFF">
        <w:rPr>
          <w:rFonts w:ascii="Arial" w:hAnsi="Arial" w:cs="Arial"/>
          <w:b/>
          <w:bCs/>
          <w:i/>
          <w:color w:val="1D1B11"/>
          <w:spacing w:val="-6"/>
          <w:sz w:val="24"/>
          <w:szCs w:val="24"/>
        </w:rPr>
        <w:t xml:space="preserve"> </w:t>
      </w:r>
      <w:r w:rsidRPr="00860DFF">
        <w:rPr>
          <w:rFonts w:ascii="Arial" w:hAnsi="Arial" w:cs="Arial"/>
          <w:b/>
          <w:bCs/>
          <w:i/>
          <w:color w:val="1D1B11"/>
          <w:sz w:val="24"/>
          <w:szCs w:val="24"/>
        </w:rPr>
        <w:t>D:</w:t>
      </w:r>
      <w:r w:rsidRPr="00860DFF">
        <w:rPr>
          <w:rFonts w:ascii="Arial" w:hAnsi="Arial" w:cs="Arial"/>
          <w:i/>
          <w:color w:val="1D1B11"/>
          <w:spacing w:val="-4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The</w:t>
      </w:r>
      <w:r w:rsidRPr="00860DFF">
        <w:rPr>
          <w:rFonts w:ascii="Arial" w:hAnsi="Arial" w:cs="Arial"/>
          <w:i/>
          <w:color w:val="1D1B11"/>
          <w:spacing w:val="-5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candidate</w:t>
      </w:r>
      <w:r w:rsidRPr="00860DFF">
        <w:rPr>
          <w:rFonts w:ascii="Arial" w:hAnsi="Arial" w:cs="Arial"/>
          <w:i/>
          <w:color w:val="1D1B11"/>
          <w:spacing w:val="-5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has</w:t>
      </w:r>
      <w:r w:rsidRPr="00860DFF">
        <w:rPr>
          <w:rFonts w:ascii="Arial" w:hAnsi="Arial" w:cs="Arial"/>
          <w:i/>
          <w:color w:val="1D1B11"/>
          <w:spacing w:val="-7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adequately</w:t>
      </w:r>
      <w:r w:rsidRPr="00860DFF">
        <w:rPr>
          <w:rFonts w:ascii="Arial" w:hAnsi="Arial" w:cs="Arial"/>
          <w:i/>
          <w:color w:val="1D1B11"/>
          <w:spacing w:val="-5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responded</w:t>
      </w:r>
      <w:r w:rsidRPr="00860DFF">
        <w:rPr>
          <w:rFonts w:ascii="Arial" w:hAnsi="Arial" w:cs="Arial"/>
          <w:i/>
          <w:color w:val="1D1B11"/>
          <w:spacing w:val="-7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to</w:t>
      </w:r>
      <w:r w:rsidRPr="00860DFF">
        <w:rPr>
          <w:rFonts w:ascii="Arial" w:hAnsi="Arial" w:cs="Arial"/>
          <w:i/>
          <w:color w:val="1D1B11"/>
          <w:spacing w:val="-3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six</w:t>
      </w:r>
      <w:r w:rsidRPr="00860DFF">
        <w:rPr>
          <w:rFonts w:ascii="Arial" w:hAnsi="Arial" w:cs="Arial"/>
          <w:i/>
          <w:color w:val="1D1B11"/>
          <w:spacing w:val="-2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theory</w:t>
      </w:r>
      <w:r w:rsidRPr="00860DFF">
        <w:rPr>
          <w:rFonts w:ascii="Arial" w:hAnsi="Arial" w:cs="Arial"/>
          <w:i/>
          <w:color w:val="1D1B11"/>
          <w:spacing w:val="-5"/>
          <w:sz w:val="24"/>
          <w:szCs w:val="24"/>
        </w:rPr>
        <w:t xml:space="preserve"> </w:t>
      </w:r>
      <w:r w:rsidRPr="00860DFF">
        <w:rPr>
          <w:rFonts w:ascii="Arial" w:hAnsi="Arial" w:cs="Arial"/>
          <w:i/>
          <w:color w:val="1D1B11"/>
          <w:sz w:val="24"/>
          <w:szCs w:val="24"/>
        </w:rPr>
        <w:t>questions. Approximate rating:</w:t>
      </w:r>
    </w:p>
    <w:p w14:paraId="016A52AB" w14:textId="77777777" w:rsidR="00E203AD" w:rsidRPr="00165071" w:rsidRDefault="00E203AD" w:rsidP="00E203AD">
      <w:pPr>
        <w:pStyle w:val="BodyText"/>
        <w:ind w:left="0"/>
        <w:rPr>
          <w:rFonts w:ascii="Arial" w:hAnsi="Arial" w:cs="Arial"/>
          <w:sz w:val="22"/>
          <w:szCs w:val="22"/>
        </w:rPr>
      </w:pPr>
      <w:r w:rsidRPr="00165071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inline distT="0" distB="0" distL="0" distR="0" wp14:anchorId="35A53F13" wp14:editId="1F719A8A">
                <wp:extent cx="6429375" cy="245110"/>
                <wp:effectExtent l="0" t="0" r="0" b="0"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29375" cy="245110"/>
                          <a:chOff x="0" y="0"/>
                          <a:chExt cx="6429375" cy="24511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0"/>
                            <a:ext cx="6429375" cy="2451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29375" h="24511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925"/>
                                </a:lnTo>
                                <a:lnTo>
                                  <a:pt x="6350" y="34925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190500" y="0"/>
                                </a:moveTo>
                                <a:lnTo>
                                  <a:pt x="184150" y="0"/>
                                </a:lnTo>
                                <a:lnTo>
                                  <a:pt x="184150" y="34925"/>
                                </a:lnTo>
                                <a:lnTo>
                                  <a:pt x="190500" y="34925"/>
                                </a:lnTo>
                                <a:lnTo>
                                  <a:pt x="190500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374650" y="0"/>
                                </a:moveTo>
                                <a:lnTo>
                                  <a:pt x="368300" y="0"/>
                                </a:lnTo>
                                <a:lnTo>
                                  <a:pt x="368300" y="34925"/>
                                </a:lnTo>
                                <a:lnTo>
                                  <a:pt x="374650" y="34925"/>
                                </a:lnTo>
                                <a:lnTo>
                                  <a:pt x="374650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555942" y="0"/>
                                </a:moveTo>
                                <a:lnTo>
                                  <a:pt x="549592" y="0"/>
                                </a:lnTo>
                                <a:lnTo>
                                  <a:pt x="549592" y="34925"/>
                                </a:lnTo>
                                <a:lnTo>
                                  <a:pt x="555942" y="34925"/>
                                </a:lnTo>
                                <a:lnTo>
                                  <a:pt x="555942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740092" y="0"/>
                                </a:moveTo>
                                <a:lnTo>
                                  <a:pt x="733742" y="0"/>
                                </a:lnTo>
                                <a:lnTo>
                                  <a:pt x="733742" y="34925"/>
                                </a:lnTo>
                                <a:lnTo>
                                  <a:pt x="740092" y="34925"/>
                                </a:lnTo>
                                <a:lnTo>
                                  <a:pt x="740092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924242" y="0"/>
                                </a:moveTo>
                                <a:lnTo>
                                  <a:pt x="917892" y="0"/>
                                </a:lnTo>
                                <a:lnTo>
                                  <a:pt x="917892" y="34925"/>
                                </a:lnTo>
                                <a:lnTo>
                                  <a:pt x="924242" y="34925"/>
                                </a:lnTo>
                                <a:lnTo>
                                  <a:pt x="924242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1108392" y="0"/>
                                </a:moveTo>
                                <a:lnTo>
                                  <a:pt x="1102042" y="0"/>
                                </a:lnTo>
                                <a:lnTo>
                                  <a:pt x="1102042" y="34925"/>
                                </a:lnTo>
                                <a:lnTo>
                                  <a:pt x="1108392" y="34925"/>
                                </a:lnTo>
                                <a:lnTo>
                                  <a:pt x="1108392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1286510" y="238506"/>
                                </a:moveTo>
                                <a:lnTo>
                                  <a:pt x="1108392" y="238506"/>
                                </a:lnTo>
                                <a:lnTo>
                                  <a:pt x="1108392" y="35001"/>
                                </a:lnTo>
                                <a:lnTo>
                                  <a:pt x="1102042" y="35001"/>
                                </a:lnTo>
                                <a:lnTo>
                                  <a:pt x="1102042" y="238506"/>
                                </a:lnTo>
                                <a:lnTo>
                                  <a:pt x="924242" y="238506"/>
                                </a:lnTo>
                                <a:lnTo>
                                  <a:pt x="924242" y="35001"/>
                                </a:lnTo>
                                <a:lnTo>
                                  <a:pt x="917892" y="35001"/>
                                </a:lnTo>
                                <a:lnTo>
                                  <a:pt x="917892" y="238506"/>
                                </a:lnTo>
                                <a:lnTo>
                                  <a:pt x="740092" y="238506"/>
                                </a:lnTo>
                                <a:lnTo>
                                  <a:pt x="740092" y="35001"/>
                                </a:lnTo>
                                <a:lnTo>
                                  <a:pt x="733742" y="35001"/>
                                </a:lnTo>
                                <a:lnTo>
                                  <a:pt x="733742" y="238506"/>
                                </a:lnTo>
                                <a:lnTo>
                                  <a:pt x="555942" y="238506"/>
                                </a:lnTo>
                                <a:lnTo>
                                  <a:pt x="555942" y="35001"/>
                                </a:lnTo>
                                <a:lnTo>
                                  <a:pt x="549592" y="35001"/>
                                </a:lnTo>
                                <a:lnTo>
                                  <a:pt x="549592" y="238506"/>
                                </a:lnTo>
                                <a:lnTo>
                                  <a:pt x="374650" y="238506"/>
                                </a:lnTo>
                                <a:lnTo>
                                  <a:pt x="374650" y="35001"/>
                                </a:lnTo>
                                <a:lnTo>
                                  <a:pt x="368300" y="35001"/>
                                </a:lnTo>
                                <a:lnTo>
                                  <a:pt x="368300" y="238506"/>
                                </a:lnTo>
                                <a:lnTo>
                                  <a:pt x="190500" y="238506"/>
                                </a:lnTo>
                                <a:lnTo>
                                  <a:pt x="190500" y="35001"/>
                                </a:lnTo>
                                <a:lnTo>
                                  <a:pt x="184150" y="35001"/>
                                </a:lnTo>
                                <a:lnTo>
                                  <a:pt x="184150" y="238506"/>
                                </a:lnTo>
                                <a:lnTo>
                                  <a:pt x="6350" y="238506"/>
                                </a:lnTo>
                                <a:lnTo>
                                  <a:pt x="6350" y="35001"/>
                                </a:lnTo>
                                <a:lnTo>
                                  <a:pt x="0" y="35001"/>
                                </a:lnTo>
                                <a:lnTo>
                                  <a:pt x="0" y="238506"/>
                                </a:lnTo>
                                <a:lnTo>
                                  <a:pt x="0" y="244856"/>
                                </a:lnTo>
                                <a:lnTo>
                                  <a:pt x="6350" y="244856"/>
                                </a:lnTo>
                                <a:lnTo>
                                  <a:pt x="1286510" y="244856"/>
                                </a:lnTo>
                                <a:lnTo>
                                  <a:pt x="1286510" y="238506"/>
                                </a:lnTo>
                                <a:close/>
                              </a:path>
                              <a:path w="6429375" h="245110">
                                <a:moveTo>
                                  <a:pt x="1292923" y="0"/>
                                </a:moveTo>
                                <a:lnTo>
                                  <a:pt x="1286573" y="0"/>
                                </a:lnTo>
                                <a:lnTo>
                                  <a:pt x="1286573" y="34925"/>
                                </a:lnTo>
                                <a:lnTo>
                                  <a:pt x="1292923" y="34925"/>
                                </a:lnTo>
                                <a:lnTo>
                                  <a:pt x="1292923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1477073" y="0"/>
                                </a:moveTo>
                                <a:lnTo>
                                  <a:pt x="1470723" y="0"/>
                                </a:lnTo>
                                <a:lnTo>
                                  <a:pt x="1470723" y="34925"/>
                                </a:lnTo>
                                <a:lnTo>
                                  <a:pt x="1477073" y="34925"/>
                                </a:lnTo>
                                <a:lnTo>
                                  <a:pt x="1477073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1664398" y="0"/>
                                </a:moveTo>
                                <a:lnTo>
                                  <a:pt x="1658048" y="0"/>
                                </a:lnTo>
                                <a:lnTo>
                                  <a:pt x="1658048" y="34925"/>
                                </a:lnTo>
                                <a:lnTo>
                                  <a:pt x="1664398" y="34925"/>
                                </a:lnTo>
                                <a:lnTo>
                                  <a:pt x="1664398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1845373" y="0"/>
                                </a:moveTo>
                                <a:lnTo>
                                  <a:pt x="1839023" y="0"/>
                                </a:lnTo>
                                <a:lnTo>
                                  <a:pt x="1839023" y="34925"/>
                                </a:lnTo>
                                <a:lnTo>
                                  <a:pt x="1845373" y="34925"/>
                                </a:lnTo>
                                <a:lnTo>
                                  <a:pt x="1845373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2029777" y="0"/>
                                </a:moveTo>
                                <a:lnTo>
                                  <a:pt x="2023427" y="0"/>
                                </a:lnTo>
                                <a:lnTo>
                                  <a:pt x="2023427" y="34925"/>
                                </a:lnTo>
                                <a:lnTo>
                                  <a:pt x="2029777" y="34925"/>
                                </a:lnTo>
                                <a:lnTo>
                                  <a:pt x="2029777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2213927" y="0"/>
                                </a:moveTo>
                                <a:lnTo>
                                  <a:pt x="2207577" y="0"/>
                                </a:lnTo>
                                <a:lnTo>
                                  <a:pt x="2207577" y="34925"/>
                                </a:lnTo>
                                <a:lnTo>
                                  <a:pt x="2213927" y="34925"/>
                                </a:lnTo>
                                <a:lnTo>
                                  <a:pt x="2213927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2398077" y="0"/>
                                </a:moveTo>
                                <a:lnTo>
                                  <a:pt x="2391727" y="0"/>
                                </a:lnTo>
                                <a:lnTo>
                                  <a:pt x="2391727" y="34925"/>
                                </a:lnTo>
                                <a:lnTo>
                                  <a:pt x="2398077" y="34925"/>
                                </a:lnTo>
                                <a:lnTo>
                                  <a:pt x="2398077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2582227" y="0"/>
                                </a:moveTo>
                                <a:lnTo>
                                  <a:pt x="2575877" y="0"/>
                                </a:lnTo>
                                <a:lnTo>
                                  <a:pt x="2575877" y="34925"/>
                                </a:lnTo>
                                <a:lnTo>
                                  <a:pt x="2582227" y="34925"/>
                                </a:lnTo>
                                <a:lnTo>
                                  <a:pt x="2582227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2760345" y="238506"/>
                                </a:moveTo>
                                <a:lnTo>
                                  <a:pt x="2582227" y="238506"/>
                                </a:lnTo>
                                <a:lnTo>
                                  <a:pt x="2582227" y="35001"/>
                                </a:lnTo>
                                <a:lnTo>
                                  <a:pt x="2575877" y="35001"/>
                                </a:lnTo>
                                <a:lnTo>
                                  <a:pt x="2575877" y="238506"/>
                                </a:lnTo>
                                <a:lnTo>
                                  <a:pt x="2398077" y="238506"/>
                                </a:lnTo>
                                <a:lnTo>
                                  <a:pt x="2398077" y="35001"/>
                                </a:lnTo>
                                <a:lnTo>
                                  <a:pt x="2391727" y="35001"/>
                                </a:lnTo>
                                <a:lnTo>
                                  <a:pt x="2391727" y="238506"/>
                                </a:lnTo>
                                <a:lnTo>
                                  <a:pt x="2213927" y="238506"/>
                                </a:lnTo>
                                <a:lnTo>
                                  <a:pt x="2213927" y="35001"/>
                                </a:lnTo>
                                <a:lnTo>
                                  <a:pt x="2207577" y="35001"/>
                                </a:lnTo>
                                <a:lnTo>
                                  <a:pt x="2207577" y="238506"/>
                                </a:lnTo>
                                <a:lnTo>
                                  <a:pt x="2029777" y="238506"/>
                                </a:lnTo>
                                <a:lnTo>
                                  <a:pt x="2029777" y="35001"/>
                                </a:lnTo>
                                <a:lnTo>
                                  <a:pt x="2023427" y="35001"/>
                                </a:lnTo>
                                <a:lnTo>
                                  <a:pt x="2023427" y="238506"/>
                                </a:lnTo>
                                <a:lnTo>
                                  <a:pt x="1845373" y="238506"/>
                                </a:lnTo>
                                <a:lnTo>
                                  <a:pt x="1845373" y="35001"/>
                                </a:lnTo>
                                <a:lnTo>
                                  <a:pt x="1839023" y="35001"/>
                                </a:lnTo>
                                <a:lnTo>
                                  <a:pt x="1839023" y="238506"/>
                                </a:lnTo>
                                <a:lnTo>
                                  <a:pt x="1664398" y="238506"/>
                                </a:lnTo>
                                <a:lnTo>
                                  <a:pt x="1664398" y="35001"/>
                                </a:lnTo>
                                <a:lnTo>
                                  <a:pt x="1658048" y="35001"/>
                                </a:lnTo>
                                <a:lnTo>
                                  <a:pt x="1658048" y="238506"/>
                                </a:lnTo>
                                <a:lnTo>
                                  <a:pt x="1477073" y="238506"/>
                                </a:lnTo>
                                <a:lnTo>
                                  <a:pt x="1477073" y="35001"/>
                                </a:lnTo>
                                <a:lnTo>
                                  <a:pt x="1470723" y="35001"/>
                                </a:lnTo>
                                <a:lnTo>
                                  <a:pt x="1470723" y="238506"/>
                                </a:lnTo>
                                <a:lnTo>
                                  <a:pt x="1292923" y="238506"/>
                                </a:lnTo>
                                <a:lnTo>
                                  <a:pt x="1292923" y="35001"/>
                                </a:lnTo>
                                <a:lnTo>
                                  <a:pt x="1286573" y="35001"/>
                                </a:lnTo>
                                <a:lnTo>
                                  <a:pt x="1286573" y="238506"/>
                                </a:lnTo>
                                <a:lnTo>
                                  <a:pt x="1286573" y="244856"/>
                                </a:lnTo>
                                <a:lnTo>
                                  <a:pt x="1292923" y="244856"/>
                                </a:lnTo>
                                <a:lnTo>
                                  <a:pt x="2760345" y="244856"/>
                                </a:lnTo>
                                <a:lnTo>
                                  <a:pt x="2760345" y="238506"/>
                                </a:lnTo>
                                <a:close/>
                              </a:path>
                              <a:path w="6429375" h="245110">
                                <a:moveTo>
                                  <a:pt x="2766758" y="0"/>
                                </a:moveTo>
                                <a:lnTo>
                                  <a:pt x="2760408" y="0"/>
                                </a:lnTo>
                                <a:lnTo>
                                  <a:pt x="2760408" y="34925"/>
                                </a:lnTo>
                                <a:lnTo>
                                  <a:pt x="2766758" y="34925"/>
                                </a:lnTo>
                                <a:lnTo>
                                  <a:pt x="2766758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2954083" y="0"/>
                                </a:moveTo>
                                <a:lnTo>
                                  <a:pt x="2947733" y="0"/>
                                </a:lnTo>
                                <a:lnTo>
                                  <a:pt x="2947733" y="34925"/>
                                </a:lnTo>
                                <a:lnTo>
                                  <a:pt x="2954083" y="34925"/>
                                </a:lnTo>
                                <a:lnTo>
                                  <a:pt x="2954083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3135058" y="0"/>
                                </a:moveTo>
                                <a:lnTo>
                                  <a:pt x="3128708" y="0"/>
                                </a:lnTo>
                                <a:lnTo>
                                  <a:pt x="3128708" y="34925"/>
                                </a:lnTo>
                                <a:lnTo>
                                  <a:pt x="3135058" y="34925"/>
                                </a:lnTo>
                                <a:lnTo>
                                  <a:pt x="3135058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3319208" y="0"/>
                                </a:moveTo>
                                <a:lnTo>
                                  <a:pt x="3312858" y="0"/>
                                </a:lnTo>
                                <a:lnTo>
                                  <a:pt x="3312858" y="34925"/>
                                </a:lnTo>
                                <a:lnTo>
                                  <a:pt x="3319208" y="34925"/>
                                </a:lnTo>
                                <a:lnTo>
                                  <a:pt x="3319208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3503612" y="0"/>
                                </a:moveTo>
                                <a:lnTo>
                                  <a:pt x="3497262" y="0"/>
                                </a:lnTo>
                                <a:lnTo>
                                  <a:pt x="3497262" y="34925"/>
                                </a:lnTo>
                                <a:lnTo>
                                  <a:pt x="3503612" y="34925"/>
                                </a:lnTo>
                                <a:lnTo>
                                  <a:pt x="3503612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3687762" y="0"/>
                                </a:moveTo>
                                <a:lnTo>
                                  <a:pt x="3681412" y="0"/>
                                </a:lnTo>
                                <a:lnTo>
                                  <a:pt x="3681412" y="34925"/>
                                </a:lnTo>
                                <a:lnTo>
                                  <a:pt x="3687762" y="34925"/>
                                </a:lnTo>
                                <a:lnTo>
                                  <a:pt x="3687762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3875087" y="0"/>
                                </a:moveTo>
                                <a:lnTo>
                                  <a:pt x="3868737" y="0"/>
                                </a:lnTo>
                                <a:lnTo>
                                  <a:pt x="3868737" y="34925"/>
                                </a:lnTo>
                                <a:lnTo>
                                  <a:pt x="3875087" y="34925"/>
                                </a:lnTo>
                                <a:lnTo>
                                  <a:pt x="3875087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4059237" y="0"/>
                                </a:moveTo>
                                <a:lnTo>
                                  <a:pt x="4052887" y="0"/>
                                </a:lnTo>
                                <a:lnTo>
                                  <a:pt x="4052887" y="34925"/>
                                </a:lnTo>
                                <a:lnTo>
                                  <a:pt x="4059237" y="34925"/>
                                </a:lnTo>
                                <a:lnTo>
                                  <a:pt x="4059237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4237342" y="238506"/>
                                </a:moveTo>
                                <a:lnTo>
                                  <a:pt x="4059237" y="238506"/>
                                </a:lnTo>
                                <a:lnTo>
                                  <a:pt x="4059237" y="35001"/>
                                </a:lnTo>
                                <a:lnTo>
                                  <a:pt x="4052887" y="35001"/>
                                </a:lnTo>
                                <a:lnTo>
                                  <a:pt x="4052887" y="238506"/>
                                </a:lnTo>
                                <a:lnTo>
                                  <a:pt x="3875087" y="238506"/>
                                </a:lnTo>
                                <a:lnTo>
                                  <a:pt x="3875087" y="35001"/>
                                </a:lnTo>
                                <a:lnTo>
                                  <a:pt x="3868737" y="35001"/>
                                </a:lnTo>
                                <a:lnTo>
                                  <a:pt x="3868737" y="238506"/>
                                </a:lnTo>
                                <a:lnTo>
                                  <a:pt x="3687762" y="238506"/>
                                </a:lnTo>
                                <a:lnTo>
                                  <a:pt x="3687762" y="35001"/>
                                </a:lnTo>
                                <a:lnTo>
                                  <a:pt x="3681412" y="35001"/>
                                </a:lnTo>
                                <a:lnTo>
                                  <a:pt x="3681412" y="238506"/>
                                </a:lnTo>
                                <a:lnTo>
                                  <a:pt x="3503612" y="238506"/>
                                </a:lnTo>
                                <a:lnTo>
                                  <a:pt x="3503612" y="35001"/>
                                </a:lnTo>
                                <a:lnTo>
                                  <a:pt x="3497262" y="35001"/>
                                </a:lnTo>
                                <a:lnTo>
                                  <a:pt x="3497262" y="238506"/>
                                </a:lnTo>
                                <a:lnTo>
                                  <a:pt x="3319208" y="238506"/>
                                </a:lnTo>
                                <a:lnTo>
                                  <a:pt x="3319208" y="35001"/>
                                </a:lnTo>
                                <a:lnTo>
                                  <a:pt x="3312858" y="35001"/>
                                </a:lnTo>
                                <a:lnTo>
                                  <a:pt x="3312858" y="238506"/>
                                </a:lnTo>
                                <a:lnTo>
                                  <a:pt x="3135058" y="238506"/>
                                </a:lnTo>
                                <a:lnTo>
                                  <a:pt x="3135058" y="35001"/>
                                </a:lnTo>
                                <a:lnTo>
                                  <a:pt x="3128708" y="35001"/>
                                </a:lnTo>
                                <a:lnTo>
                                  <a:pt x="3128708" y="238506"/>
                                </a:lnTo>
                                <a:lnTo>
                                  <a:pt x="2954083" y="238506"/>
                                </a:lnTo>
                                <a:lnTo>
                                  <a:pt x="2954083" y="35001"/>
                                </a:lnTo>
                                <a:lnTo>
                                  <a:pt x="2947733" y="35001"/>
                                </a:lnTo>
                                <a:lnTo>
                                  <a:pt x="2947733" y="238506"/>
                                </a:lnTo>
                                <a:lnTo>
                                  <a:pt x="2766758" y="238506"/>
                                </a:lnTo>
                                <a:lnTo>
                                  <a:pt x="2766758" y="35001"/>
                                </a:lnTo>
                                <a:lnTo>
                                  <a:pt x="2760408" y="35001"/>
                                </a:lnTo>
                                <a:lnTo>
                                  <a:pt x="2760408" y="238506"/>
                                </a:lnTo>
                                <a:lnTo>
                                  <a:pt x="2760408" y="244856"/>
                                </a:lnTo>
                                <a:lnTo>
                                  <a:pt x="2766758" y="244856"/>
                                </a:lnTo>
                                <a:lnTo>
                                  <a:pt x="4237342" y="244856"/>
                                </a:lnTo>
                                <a:lnTo>
                                  <a:pt x="4237342" y="238506"/>
                                </a:lnTo>
                                <a:close/>
                              </a:path>
                              <a:path w="6429375" h="245110">
                                <a:moveTo>
                                  <a:pt x="4243768" y="0"/>
                                </a:moveTo>
                                <a:lnTo>
                                  <a:pt x="4237418" y="0"/>
                                </a:lnTo>
                                <a:lnTo>
                                  <a:pt x="4237418" y="34925"/>
                                </a:lnTo>
                                <a:lnTo>
                                  <a:pt x="4243768" y="34925"/>
                                </a:lnTo>
                                <a:lnTo>
                                  <a:pt x="4243768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4424743" y="0"/>
                                </a:moveTo>
                                <a:lnTo>
                                  <a:pt x="4418393" y="0"/>
                                </a:lnTo>
                                <a:lnTo>
                                  <a:pt x="4418393" y="34925"/>
                                </a:lnTo>
                                <a:lnTo>
                                  <a:pt x="4424743" y="34925"/>
                                </a:lnTo>
                                <a:lnTo>
                                  <a:pt x="4424743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4608893" y="0"/>
                                </a:moveTo>
                                <a:lnTo>
                                  <a:pt x="4602543" y="0"/>
                                </a:lnTo>
                                <a:lnTo>
                                  <a:pt x="4602543" y="34925"/>
                                </a:lnTo>
                                <a:lnTo>
                                  <a:pt x="4608893" y="34925"/>
                                </a:lnTo>
                                <a:lnTo>
                                  <a:pt x="4608893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4796218" y="0"/>
                                </a:moveTo>
                                <a:lnTo>
                                  <a:pt x="4789868" y="0"/>
                                </a:lnTo>
                                <a:lnTo>
                                  <a:pt x="4789868" y="34925"/>
                                </a:lnTo>
                                <a:lnTo>
                                  <a:pt x="4796218" y="34925"/>
                                </a:lnTo>
                                <a:lnTo>
                                  <a:pt x="4796218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4980622" y="0"/>
                                </a:moveTo>
                                <a:lnTo>
                                  <a:pt x="4974272" y="0"/>
                                </a:lnTo>
                                <a:lnTo>
                                  <a:pt x="4974272" y="34925"/>
                                </a:lnTo>
                                <a:lnTo>
                                  <a:pt x="4980622" y="34925"/>
                                </a:lnTo>
                                <a:lnTo>
                                  <a:pt x="4980622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5164772" y="0"/>
                                </a:moveTo>
                                <a:lnTo>
                                  <a:pt x="5158422" y="0"/>
                                </a:lnTo>
                                <a:lnTo>
                                  <a:pt x="5158422" y="34925"/>
                                </a:lnTo>
                                <a:lnTo>
                                  <a:pt x="5164772" y="34925"/>
                                </a:lnTo>
                                <a:lnTo>
                                  <a:pt x="5164772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5348922" y="0"/>
                                </a:moveTo>
                                <a:lnTo>
                                  <a:pt x="5342572" y="0"/>
                                </a:lnTo>
                                <a:lnTo>
                                  <a:pt x="5342572" y="34925"/>
                                </a:lnTo>
                                <a:lnTo>
                                  <a:pt x="5348922" y="34925"/>
                                </a:lnTo>
                                <a:lnTo>
                                  <a:pt x="5348922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5529897" y="0"/>
                                </a:moveTo>
                                <a:lnTo>
                                  <a:pt x="5523547" y="0"/>
                                </a:lnTo>
                                <a:lnTo>
                                  <a:pt x="5523547" y="34925"/>
                                </a:lnTo>
                                <a:lnTo>
                                  <a:pt x="5529897" y="34925"/>
                                </a:lnTo>
                                <a:lnTo>
                                  <a:pt x="5529897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5717527" y="35001"/>
                                </a:moveTo>
                                <a:lnTo>
                                  <a:pt x="5710872" y="35001"/>
                                </a:lnTo>
                                <a:lnTo>
                                  <a:pt x="5710872" y="238506"/>
                                </a:lnTo>
                                <a:lnTo>
                                  <a:pt x="5529897" y="238506"/>
                                </a:lnTo>
                                <a:lnTo>
                                  <a:pt x="5529897" y="35001"/>
                                </a:lnTo>
                                <a:lnTo>
                                  <a:pt x="5523547" y="35001"/>
                                </a:lnTo>
                                <a:lnTo>
                                  <a:pt x="5523547" y="238506"/>
                                </a:lnTo>
                                <a:lnTo>
                                  <a:pt x="5348922" y="238506"/>
                                </a:lnTo>
                                <a:lnTo>
                                  <a:pt x="5348922" y="35001"/>
                                </a:lnTo>
                                <a:lnTo>
                                  <a:pt x="5342572" y="35001"/>
                                </a:lnTo>
                                <a:lnTo>
                                  <a:pt x="5342572" y="238506"/>
                                </a:lnTo>
                                <a:lnTo>
                                  <a:pt x="5164772" y="238506"/>
                                </a:lnTo>
                                <a:lnTo>
                                  <a:pt x="5164772" y="35001"/>
                                </a:lnTo>
                                <a:lnTo>
                                  <a:pt x="5158422" y="35001"/>
                                </a:lnTo>
                                <a:lnTo>
                                  <a:pt x="5158422" y="238506"/>
                                </a:lnTo>
                                <a:lnTo>
                                  <a:pt x="4980622" y="238506"/>
                                </a:lnTo>
                                <a:lnTo>
                                  <a:pt x="4980622" y="35001"/>
                                </a:lnTo>
                                <a:lnTo>
                                  <a:pt x="4974272" y="35001"/>
                                </a:lnTo>
                                <a:lnTo>
                                  <a:pt x="4974272" y="238506"/>
                                </a:lnTo>
                                <a:lnTo>
                                  <a:pt x="4796218" y="238506"/>
                                </a:lnTo>
                                <a:lnTo>
                                  <a:pt x="4796218" y="35001"/>
                                </a:lnTo>
                                <a:lnTo>
                                  <a:pt x="4789868" y="35001"/>
                                </a:lnTo>
                                <a:lnTo>
                                  <a:pt x="4789868" y="238506"/>
                                </a:lnTo>
                                <a:lnTo>
                                  <a:pt x="4608893" y="238506"/>
                                </a:lnTo>
                                <a:lnTo>
                                  <a:pt x="4608893" y="35001"/>
                                </a:lnTo>
                                <a:lnTo>
                                  <a:pt x="4602543" y="35001"/>
                                </a:lnTo>
                                <a:lnTo>
                                  <a:pt x="4602543" y="238506"/>
                                </a:lnTo>
                                <a:lnTo>
                                  <a:pt x="4424743" y="238506"/>
                                </a:lnTo>
                                <a:lnTo>
                                  <a:pt x="4424743" y="35001"/>
                                </a:lnTo>
                                <a:lnTo>
                                  <a:pt x="4418393" y="35001"/>
                                </a:lnTo>
                                <a:lnTo>
                                  <a:pt x="4418393" y="238506"/>
                                </a:lnTo>
                                <a:lnTo>
                                  <a:pt x="4243768" y="238506"/>
                                </a:lnTo>
                                <a:lnTo>
                                  <a:pt x="4243768" y="35001"/>
                                </a:lnTo>
                                <a:lnTo>
                                  <a:pt x="4237418" y="35001"/>
                                </a:lnTo>
                                <a:lnTo>
                                  <a:pt x="4237418" y="238506"/>
                                </a:lnTo>
                                <a:lnTo>
                                  <a:pt x="4237418" y="244856"/>
                                </a:lnTo>
                                <a:lnTo>
                                  <a:pt x="5717527" y="244856"/>
                                </a:lnTo>
                                <a:lnTo>
                                  <a:pt x="5717527" y="238506"/>
                                </a:lnTo>
                                <a:lnTo>
                                  <a:pt x="5717527" y="35001"/>
                                </a:lnTo>
                                <a:close/>
                              </a:path>
                              <a:path w="6429375" h="245110">
                                <a:moveTo>
                                  <a:pt x="5717527" y="0"/>
                                </a:moveTo>
                                <a:lnTo>
                                  <a:pt x="5710872" y="0"/>
                                </a:lnTo>
                                <a:lnTo>
                                  <a:pt x="5710872" y="34925"/>
                                </a:lnTo>
                                <a:lnTo>
                                  <a:pt x="5717527" y="34925"/>
                                </a:lnTo>
                                <a:lnTo>
                                  <a:pt x="5717527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5901753" y="0"/>
                                </a:moveTo>
                                <a:lnTo>
                                  <a:pt x="5895403" y="0"/>
                                </a:lnTo>
                                <a:lnTo>
                                  <a:pt x="5895403" y="34925"/>
                                </a:lnTo>
                                <a:lnTo>
                                  <a:pt x="5901753" y="34925"/>
                                </a:lnTo>
                                <a:lnTo>
                                  <a:pt x="5901753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6085903" y="0"/>
                                </a:moveTo>
                                <a:lnTo>
                                  <a:pt x="6079553" y="0"/>
                                </a:lnTo>
                                <a:lnTo>
                                  <a:pt x="6079553" y="34925"/>
                                </a:lnTo>
                                <a:lnTo>
                                  <a:pt x="6085903" y="34925"/>
                                </a:lnTo>
                                <a:lnTo>
                                  <a:pt x="6085903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6270053" y="0"/>
                                </a:moveTo>
                                <a:lnTo>
                                  <a:pt x="6263703" y="0"/>
                                </a:lnTo>
                                <a:lnTo>
                                  <a:pt x="6263703" y="34925"/>
                                </a:lnTo>
                                <a:lnTo>
                                  <a:pt x="6270053" y="34925"/>
                                </a:lnTo>
                                <a:lnTo>
                                  <a:pt x="6270053" y="0"/>
                                </a:lnTo>
                                <a:close/>
                              </a:path>
                              <a:path w="6429375" h="245110">
                                <a:moveTo>
                                  <a:pt x="6428803" y="35001"/>
                                </a:moveTo>
                                <a:lnTo>
                                  <a:pt x="6422453" y="35001"/>
                                </a:lnTo>
                                <a:lnTo>
                                  <a:pt x="6422453" y="238506"/>
                                </a:lnTo>
                                <a:lnTo>
                                  <a:pt x="6270053" y="238506"/>
                                </a:lnTo>
                                <a:lnTo>
                                  <a:pt x="6270053" y="35001"/>
                                </a:lnTo>
                                <a:lnTo>
                                  <a:pt x="6263703" y="35001"/>
                                </a:lnTo>
                                <a:lnTo>
                                  <a:pt x="6263703" y="238506"/>
                                </a:lnTo>
                                <a:lnTo>
                                  <a:pt x="6085903" y="238506"/>
                                </a:lnTo>
                                <a:lnTo>
                                  <a:pt x="6085903" y="35001"/>
                                </a:lnTo>
                                <a:lnTo>
                                  <a:pt x="6079553" y="35001"/>
                                </a:lnTo>
                                <a:lnTo>
                                  <a:pt x="6079553" y="238506"/>
                                </a:lnTo>
                                <a:lnTo>
                                  <a:pt x="5901753" y="238506"/>
                                </a:lnTo>
                                <a:lnTo>
                                  <a:pt x="5901753" y="35001"/>
                                </a:lnTo>
                                <a:lnTo>
                                  <a:pt x="5895403" y="35001"/>
                                </a:lnTo>
                                <a:lnTo>
                                  <a:pt x="5895403" y="238506"/>
                                </a:lnTo>
                                <a:lnTo>
                                  <a:pt x="5717603" y="238506"/>
                                </a:lnTo>
                                <a:lnTo>
                                  <a:pt x="5717603" y="244856"/>
                                </a:lnTo>
                                <a:lnTo>
                                  <a:pt x="5895403" y="244856"/>
                                </a:lnTo>
                                <a:lnTo>
                                  <a:pt x="5901753" y="244856"/>
                                </a:lnTo>
                                <a:lnTo>
                                  <a:pt x="6428803" y="244856"/>
                                </a:lnTo>
                                <a:lnTo>
                                  <a:pt x="6428803" y="238506"/>
                                </a:lnTo>
                                <a:lnTo>
                                  <a:pt x="6428803" y="35001"/>
                                </a:lnTo>
                                <a:close/>
                              </a:path>
                              <a:path w="6429375" h="245110">
                                <a:moveTo>
                                  <a:pt x="6428803" y="0"/>
                                </a:moveTo>
                                <a:lnTo>
                                  <a:pt x="6422453" y="0"/>
                                </a:lnTo>
                                <a:lnTo>
                                  <a:pt x="6422453" y="34925"/>
                                </a:lnTo>
                                <a:lnTo>
                                  <a:pt x="6428803" y="34925"/>
                                </a:lnTo>
                                <a:lnTo>
                                  <a:pt x="64288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9E8A88" id="Group 14" o:spid="_x0000_s1026" style="width:506.25pt;height:19.3pt;mso-position-horizontal-relative:char;mso-position-vertical-relative:line" coordsize="64293,2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">
                <v:shape id="Graphic 15" o:spid="_x0000_s1027" style="position:absolute;width:64293;height:2451;visibility:visible;mso-wrap-style:square;v-text-anchor:top" coordsize="6429375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" path="m6350,l,,,34925r6350,l6350,xem190500,r-6350,l184150,34925r6350,l190500,xem374650,r-6350,l368300,34925r6350,l374650,xem555942,r-6350,l549592,34925r6350,l555942,xem740092,r-6350,l733742,34925r6350,l740092,xem924242,r-6350,l917892,34925r6350,l924242,xem1108392,r-6350,l1102042,34925r6350,l1108392,xem1286510,238506r-178118,l1108392,35001r-6350,l1102042,238506r-177800,l924242,35001r-6350,l917892,238506r-177800,l740092,35001r-6350,l733742,238506r-177800,l555942,35001r-6350,l549592,238506r-174942,l374650,35001r-6350,l368300,238506r-177800,l190500,35001r-6350,l184150,238506r-177800,l6350,35001,,35001,,238506r,6350l6350,244856r1280160,l1286510,238506xem1292923,r-6350,l1286573,34925r6350,l1292923,xem1477073,r-6350,l1470723,34925r6350,l1477073,xem1664398,r-6350,l1658048,34925r6350,l1664398,xem1845373,r-6350,l1839023,34925r6350,l1845373,xem2029777,r-6350,l2023427,34925r6350,l2029777,xem2213927,r-6350,l2207577,34925r6350,l2213927,xem2398077,r-6350,l2391727,34925r6350,l2398077,xem2582227,r-6350,l2575877,34925r6350,l2582227,xem2760345,238506r-178118,l2582227,35001r-6350,l2575877,238506r-177800,l2398077,35001r-6350,l2391727,238506r-177800,l2213927,35001r-6350,l2207577,238506r-177800,l2029777,35001r-6350,l2023427,238506r-178054,l1845373,35001r-6350,l1839023,238506r-174625,l1664398,35001r-6350,l1658048,238506r-180975,l1477073,35001r-6350,l1470723,238506r-177800,l1292923,35001r-6350,l1286573,238506r,6350l1292923,244856r1467422,l2760345,238506xem2766758,r-6350,l2760408,34925r6350,l2766758,xem2954083,r-6350,l2947733,34925r6350,l2954083,xem3135058,r-6350,l3128708,34925r6350,l3135058,xem3319208,r-6350,l3312858,34925r6350,l3319208,xem3503612,r-6350,l3497262,34925r6350,l3503612,xem3687762,r-6350,l3681412,34925r6350,l3687762,xem3875087,r-6350,l3868737,34925r6350,l3875087,xem4059237,r-6350,l4052887,34925r6350,l4059237,xem4237342,238506r-178105,l4059237,35001r-6350,l4052887,238506r-177800,l3875087,35001r-6350,l3868737,238506r-180975,l3687762,35001r-6350,l3681412,238506r-177800,l3503612,35001r-6350,l3497262,238506r-178054,l3319208,35001r-6350,l3312858,238506r-177800,l3135058,35001r-6350,l3128708,238506r-174625,l2954083,35001r-6350,l2947733,238506r-180975,l2766758,35001r-6350,l2760408,238506r,6350l2766758,244856r1470584,l4237342,238506xem4243768,r-6350,l4237418,34925r6350,l4243768,xem4424743,r-6350,l4418393,34925r6350,l4424743,xem4608893,r-6350,l4602543,34925r6350,l4608893,xem4796218,r-6350,l4789868,34925r6350,l4796218,xem4980622,r-6350,l4974272,34925r6350,l4980622,xem5164772,r-6350,l5158422,34925r6350,l5164772,xem5348922,r-6350,l5342572,34925r6350,l5348922,xem5529897,r-6350,l5523547,34925r6350,l5529897,xem5717527,35001r-6655,l5710872,238506r-180975,l5529897,35001r-6350,l5523547,238506r-174625,l5348922,35001r-6350,l5342572,238506r-177800,l5164772,35001r-6350,l5158422,238506r-177800,l4980622,35001r-6350,l4974272,238506r-178054,l4796218,35001r-6350,l4789868,238506r-180975,l4608893,35001r-6350,l4602543,238506r-177800,l4424743,35001r-6350,l4418393,238506r-174625,l4243768,35001r-6350,l4237418,238506r,6350l5717527,244856r,-6350l5717527,35001xem5717527,r-6655,l5710872,34925r6655,l5717527,xem5901753,r-6350,l5895403,34925r6350,l5901753,xem6085903,r-6350,l6079553,34925r6350,l6085903,xem6270053,r-6350,l6263703,34925r6350,l6270053,xem6428803,35001r-6350,l6422453,238506r-152400,l6270053,35001r-6350,l6263703,238506r-177800,l6085903,35001r-6350,l6079553,238506r-177800,l5901753,35001r-6350,l5895403,238506r-177800,l5717603,244856r177800,l5901753,244856r527050,l6428803,238506r,-203505xem6428803,r-6350,l6422453,34925r6350,l6428803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6F22CF5" w14:textId="3A02C10A" w:rsidR="00E203AD" w:rsidRPr="0024337D" w:rsidRDefault="00E203AD" w:rsidP="00F01D88">
      <w:pPr>
        <w:pStyle w:val="BodyText"/>
        <w:tabs>
          <w:tab w:val="left" w:pos="1276"/>
          <w:tab w:val="left" w:pos="1560"/>
          <w:tab w:val="left" w:pos="1707"/>
          <w:tab w:val="left" w:pos="3124"/>
          <w:tab w:val="left" w:pos="4541"/>
          <w:tab w:val="left" w:pos="5958"/>
          <w:tab w:val="left" w:pos="7375"/>
          <w:tab w:val="left" w:pos="8732"/>
          <w:tab w:val="left" w:pos="10019"/>
        </w:tabs>
        <w:ind w:left="0"/>
        <w:rPr>
          <w:rFonts w:ascii="Arial" w:hAnsi="Arial" w:cs="Arial"/>
          <w:sz w:val="24"/>
          <w:szCs w:val="24"/>
        </w:rPr>
      </w:pPr>
      <w:r w:rsidRPr="0024337D">
        <w:rPr>
          <w:rFonts w:ascii="Arial" w:hAnsi="Arial" w:cs="Arial"/>
          <w:color w:val="1D1B11"/>
          <w:spacing w:val="-5"/>
          <w:sz w:val="24"/>
          <w:szCs w:val="24"/>
        </w:rPr>
        <w:t>3</w:t>
      </w:r>
      <w:r w:rsidR="0024337D" w:rsidRPr="0024337D">
        <w:rPr>
          <w:rFonts w:ascii="Arial" w:hAnsi="Arial" w:cs="Arial"/>
          <w:color w:val="1D1B11"/>
          <w:spacing w:val="-5"/>
          <w:sz w:val="24"/>
          <w:szCs w:val="24"/>
        </w:rPr>
        <w:t xml:space="preserve">5.                  </w:t>
      </w:r>
      <w:r w:rsidRPr="0024337D">
        <w:rPr>
          <w:rFonts w:ascii="Arial" w:hAnsi="Arial" w:cs="Arial"/>
          <w:color w:val="1D1B11"/>
          <w:spacing w:val="-5"/>
          <w:sz w:val="24"/>
          <w:szCs w:val="24"/>
        </w:rPr>
        <w:t>30</w:t>
      </w:r>
      <w:r w:rsidRPr="0024337D">
        <w:rPr>
          <w:rFonts w:ascii="Arial" w:hAnsi="Arial" w:cs="Arial"/>
          <w:color w:val="1D1B11"/>
          <w:sz w:val="24"/>
          <w:szCs w:val="24"/>
        </w:rPr>
        <w:tab/>
      </w:r>
      <w:r w:rsidR="00F01D88">
        <w:rPr>
          <w:rFonts w:ascii="Arial" w:hAnsi="Arial" w:cs="Arial"/>
          <w:color w:val="1D1B11"/>
          <w:sz w:val="24"/>
          <w:szCs w:val="24"/>
        </w:rPr>
        <w:t xml:space="preserve">                  </w:t>
      </w:r>
      <w:r w:rsidRPr="0024337D">
        <w:rPr>
          <w:rFonts w:ascii="Arial" w:hAnsi="Arial" w:cs="Arial"/>
          <w:color w:val="1D1B11"/>
          <w:spacing w:val="-5"/>
          <w:sz w:val="24"/>
          <w:szCs w:val="24"/>
        </w:rPr>
        <w:t>25</w:t>
      </w:r>
      <w:r w:rsidR="00F01D88">
        <w:rPr>
          <w:rFonts w:ascii="Arial" w:hAnsi="Arial" w:cs="Arial"/>
          <w:color w:val="1D1B11"/>
          <w:sz w:val="24"/>
          <w:szCs w:val="24"/>
        </w:rPr>
        <w:t xml:space="preserve">                  </w:t>
      </w:r>
      <w:r w:rsidRPr="0024337D">
        <w:rPr>
          <w:rFonts w:ascii="Arial" w:hAnsi="Arial" w:cs="Arial"/>
          <w:color w:val="1D1B11"/>
          <w:spacing w:val="-5"/>
          <w:sz w:val="24"/>
          <w:szCs w:val="24"/>
        </w:rPr>
        <w:t>20</w:t>
      </w:r>
      <w:r w:rsidR="00F01D88">
        <w:rPr>
          <w:rFonts w:ascii="Arial" w:hAnsi="Arial" w:cs="Arial"/>
          <w:color w:val="1D1B11"/>
          <w:sz w:val="24"/>
          <w:szCs w:val="24"/>
        </w:rPr>
        <w:t xml:space="preserve">                 </w:t>
      </w:r>
      <w:r w:rsidRPr="0024337D">
        <w:rPr>
          <w:rFonts w:ascii="Arial" w:hAnsi="Arial" w:cs="Arial"/>
          <w:color w:val="1D1B11"/>
          <w:spacing w:val="-5"/>
          <w:sz w:val="24"/>
          <w:szCs w:val="24"/>
        </w:rPr>
        <w:t>15</w:t>
      </w:r>
      <w:r w:rsidR="00F01D88">
        <w:rPr>
          <w:rFonts w:ascii="Arial" w:hAnsi="Arial" w:cs="Arial"/>
          <w:color w:val="1D1B11"/>
          <w:sz w:val="24"/>
          <w:szCs w:val="24"/>
        </w:rPr>
        <w:t xml:space="preserve">                   </w:t>
      </w:r>
      <w:r w:rsidRPr="0024337D">
        <w:rPr>
          <w:rFonts w:ascii="Arial" w:hAnsi="Arial" w:cs="Arial"/>
          <w:color w:val="1D1B11"/>
          <w:spacing w:val="-5"/>
          <w:sz w:val="24"/>
          <w:szCs w:val="24"/>
        </w:rPr>
        <w:t>10</w:t>
      </w:r>
      <w:r w:rsidRPr="0024337D">
        <w:rPr>
          <w:rFonts w:ascii="Arial" w:hAnsi="Arial" w:cs="Arial"/>
          <w:color w:val="1D1B11"/>
          <w:sz w:val="24"/>
          <w:szCs w:val="24"/>
        </w:rPr>
        <w:tab/>
      </w:r>
      <w:r w:rsidR="00F01D88">
        <w:rPr>
          <w:rFonts w:ascii="Arial" w:hAnsi="Arial" w:cs="Arial"/>
          <w:color w:val="1D1B11"/>
          <w:sz w:val="24"/>
          <w:szCs w:val="24"/>
        </w:rPr>
        <w:t xml:space="preserve"> </w:t>
      </w:r>
      <w:r w:rsidRPr="0024337D">
        <w:rPr>
          <w:rFonts w:ascii="Arial" w:hAnsi="Arial" w:cs="Arial"/>
          <w:color w:val="1D1B11"/>
          <w:spacing w:val="-10"/>
          <w:sz w:val="24"/>
          <w:szCs w:val="24"/>
        </w:rPr>
        <w:t>5</w:t>
      </w:r>
      <w:r w:rsidRPr="0024337D">
        <w:rPr>
          <w:rFonts w:ascii="Arial" w:hAnsi="Arial" w:cs="Arial"/>
          <w:color w:val="1D1B11"/>
          <w:sz w:val="24"/>
          <w:szCs w:val="24"/>
        </w:rPr>
        <w:tab/>
      </w:r>
      <w:r w:rsidRPr="0024337D">
        <w:rPr>
          <w:rFonts w:ascii="Arial" w:hAnsi="Arial" w:cs="Arial"/>
          <w:color w:val="1D1B11"/>
          <w:spacing w:val="-10"/>
          <w:sz w:val="24"/>
          <w:szCs w:val="24"/>
        </w:rPr>
        <w:t>0</w:t>
      </w:r>
    </w:p>
    <w:p w14:paraId="73B38DBE" w14:textId="77777777" w:rsidR="00E203AD" w:rsidRPr="0024337D" w:rsidRDefault="00E203AD" w:rsidP="00E203AD">
      <w:pPr>
        <w:rPr>
          <w:rFonts w:ascii="Arial" w:hAnsi="Arial" w:cs="Arial"/>
          <w:sz w:val="24"/>
          <w:szCs w:val="24"/>
        </w:rPr>
        <w:sectPr w:rsidR="00E203AD" w:rsidRPr="0024337D" w:rsidSect="002E40AB">
          <w:headerReference w:type="default" r:id="rId6"/>
          <w:footerReference w:type="default" r:id="rId7"/>
          <w:type w:val="continuous"/>
          <w:pgSz w:w="11910" w:h="16840"/>
          <w:pgMar w:top="1560" w:right="500" w:bottom="1440" w:left="840" w:header="567" w:footer="651" w:gutter="0"/>
          <w:pgNumType w:start="1"/>
          <w:cols w:space="720"/>
          <w:docGrid w:linePitch="299"/>
        </w:sectPr>
      </w:pPr>
    </w:p>
    <w:p w14:paraId="4A51960D" w14:textId="77777777" w:rsidR="00E203AD" w:rsidRPr="00165071" w:rsidRDefault="00E203AD" w:rsidP="00E203AD">
      <w:pPr>
        <w:pStyle w:val="BodyText"/>
        <w:spacing w:before="66"/>
        <w:ind w:left="0"/>
        <w:rPr>
          <w:rFonts w:ascii="Arial" w:hAnsi="Arial" w:cs="Arial"/>
          <w:sz w:val="22"/>
          <w:szCs w:val="22"/>
        </w:rPr>
      </w:pPr>
    </w:p>
    <w:p w14:paraId="36F65D72" w14:textId="55056621" w:rsidR="00E203AD" w:rsidRPr="00860DFF" w:rsidRDefault="00E203AD" w:rsidP="00E203AD">
      <w:pPr>
        <w:pStyle w:val="BodyText"/>
        <w:ind w:left="0"/>
        <w:rPr>
          <w:rFonts w:ascii="Arial" w:hAnsi="Arial" w:cs="Arial"/>
          <w:sz w:val="24"/>
          <w:szCs w:val="24"/>
        </w:rPr>
      </w:pPr>
      <w:r w:rsidRPr="00860DFF">
        <w:rPr>
          <w:rFonts w:ascii="Arial" w:hAnsi="Arial" w:cs="Arial"/>
          <w:color w:val="1D1B11"/>
          <w:sz w:val="24"/>
          <w:szCs w:val="24"/>
        </w:rPr>
        <w:t>Approximate</w:t>
      </w:r>
      <w:r w:rsidRPr="00860DFF">
        <w:rPr>
          <w:rFonts w:ascii="Arial" w:hAnsi="Arial" w:cs="Arial"/>
          <w:color w:val="1D1B11"/>
          <w:spacing w:val="-9"/>
          <w:sz w:val="24"/>
          <w:szCs w:val="24"/>
        </w:rPr>
        <w:t xml:space="preserve"> </w:t>
      </w:r>
      <w:r w:rsidRPr="00860DFF">
        <w:rPr>
          <w:rFonts w:ascii="Arial" w:hAnsi="Arial" w:cs="Arial"/>
          <w:color w:val="1D1B11"/>
          <w:sz w:val="24"/>
          <w:szCs w:val="24"/>
        </w:rPr>
        <w:t>overall</w:t>
      </w:r>
      <w:r w:rsidRPr="00860DFF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Pr="00860DFF">
        <w:rPr>
          <w:rFonts w:ascii="Arial" w:hAnsi="Arial" w:cs="Arial"/>
          <w:color w:val="1D1B11"/>
          <w:sz w:val="24"/>
          <w:szCs w:val="24"/>
        </w:rPr>
        <w:t>rating</w:t>
      </w:r>
      <w:r w:rsidRPr="00860DFF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860DFF">
        <w:rPr>
          <w:rFonts w:ascii="Arial" w:hAnsi="Arial" w:cs="Arial"/>
          <w:color w:val="1D1B11"/>
          <w:sz w:val="24"/>
          <w:szCs w:val="24"/>
        </w:rPr>
        <w:t>(please tick</w:t>
      </w:r>
      <w:r w:rsidRPr="00860DFF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860DFF">
        <w:rPr>
          <w:rFonts w:ascii="Arial" w:hAnsi="Arial" w:cs="Arial"/>
          <w:color w:val="1D1B11"/>
          <w:spacing w:val="-2"/>
          <w:sz w:val="24"/>
          <w:szCs w:val="24"/>
        </w:rPr>
        <w:t>one):</w:t>
      </w:r>
    </w:p>
    <w:p w14:paraId="246BA765" w14:textId="77777777" w:rsidR="00E203AD" w:rsidRPr="00860DFF" w:rsidRDefault="00E203AD" w:rsidP="00E203AD">
      <w:pPr>
        <w:pStyle w:val="BodyText"/>
        <w:spacing w:before="44"/>
        <w:ind w:left="0"/>
        <w:rPr>
          <w:rFonts w:ascii="Arial" w:hAnsi="Arial" w:cs="Arial"/>
          <w:sz w:val="24"/>
          <w:szCs w:val="24"/>
        </w:rPr>
      </w:pPr>
    </w:p>
    <w:p w14:paraId="5101A462" w14:textId="3218B4BD" w:rsidR="00E203AD" w:rsidRPr="00860DFF" w:rsidRDefault="002B6697" w:rsidP="00E203AD">
      <w:pPr>
        <w:pStyle w:val="BodyText"/>
        <w:tabs>
          <w:tab w:val="left" w:pos="2536"/>
          <w:tab w:val="left" w:pos="4722"/>
        </w:tabs>
        <w:ind w:left="0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-730455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3AD" w:rsidRPr="00860DFF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E203AD" w:rsidRPr="00860DFF">
        <w:rPr>
          <w:rFonts w:ascii="Arial" w:hAnsi="Arial" w:cs="Arial"/>
          <w:color w:val="1D1B11"/>
          <w:sz w:val="24"/>
          <w:szCs w:val="24"/>
        </w:rPr>
        <w:t xml:space="preserve"> [65%</w:t>
      </w:r>
      <w:r w:rsidR="00E203AD" w:rsidRPr="00860DFF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="00E203AD" w:rsidRPr="00860DFF">
        <w:rPr>
          <w:rFonts w:ascii="Arial" w:hAnsi="Arial" w:cs="Arial"/>
          <w:color w:val="1D1B11"/>
          <w:sz w:val="24"/>
          <w:szCs w:val="24"/>
        </w:rPr>
        <w:t>-</w:t>
      </w:r>
      <w:r w:rsidR="00E203AD" w:rsidRPr="00860DFF">
        <w:rPr>
          <w:rFonts w:ascii="Arial" w:hAnsi="Arial" w:cs="Arial"/>
          <w:color w:val="1D1B11"/>
          <w:spacing w:val="1"/>
          <w:sz w:val="24"/>
          <w:szCs w:val="24"/>
        </w:rPr>
        <w:t xml:space="preserve"> </w:t>
      </w:r>
      <w:r w:rsidR="00E203AD" w:rsidRPr="00860DFF">
        <w:rPr>
          <w:rFonts w:ascii="Arial" w:hAnsi="Arial" w:cs="Arial"/>
          <w:color w:val="1D1B11"/>
          <w:spacing w:val="-4"/>
          <w:sz w:val="24"/>
          <w:szCs w:val="24"/>
        </w:rPr>
        <w:t>75%]</w:t>
      </w:r>
      <w:r w:rsidR="00E203AD" w:rsidRPr="00860DFF">
        <w:rPr>
          <w:rFonts w:ascii="Arial" w:hAnsi="Arial" w:cs="Arial"/>
          <w:color w:val="1D1B11"/>
          <w:sz w:val="24"/>
          <w:szCs w:val="24"/>
        </w:rPr>
        <w:tab/>
      </w:r>
      <w:sdt>
        <w:sdtPr>
          <w:rPr>
            <w:rFonts w:ascii="Arial" w:hAnsi="Arial" w:cs="Arial"/>
            <w:color w:val="1D1B11"/>
            <w:sz w:val="24"/>
            <w:szCs w:val="24"/>
          </w:rPr>
          <w:id w:val="472564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3AD" w:rsidRPr="00860DFF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E203AD" w:rsidRPr="00860DFF">
        <w:rPr>
          <w:rFonts w:ascii="Arial" w:hAnsi="Arial" w:cs="Arial"/>
          <w:color w:val="1D1B11"/>
          <w:sz w:val="24"/>
          <w:szCs w:val="24"/>
        </w:rPr>
        <w:t xml:space="preserve"> [75%</w:t>
      </w:r>
      <w:r w:rsidR="00E203AD" w:rsidRPr="00860DFF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="00E203AD" w:rsidRPr="00860DFF">
        <w:rPr>
          <w:rFonts w:ascii="Arial" w:hAnsi="Arial" w:cs="Arial"/>
          <w:color w:val="1D1B11"/>
          <w:sz w:val="24"/>
          <w:szCs w:val="24"/>
        </w:rPr>
        <w:t>-</w:t>
      </w:r>
      <w:r w:rsidR="00E203AD" w:rsidRPr="00860DFF">
        <w:rPr>
          <w:rFonts w:ascii="Arial" w:hAnsi="Arial" w:cs="Arial"/>
          <w:color w:val="1D1B11"/>
          <w:spacing w:val="1"/>
          <w:sz w:val="24"/>
          <w:szCs w:val="24"/>
        </w:rPr>
        <w:t xml:space="preserve"> </w:t>
      </w:r>
      <w:r w:rsidR="00E203AD" w:rsidRPr="00860DFF">
        <w:rPr>
          <w:rFonts w:ascii="Arial" w:hAnsi="Arial" w:cs="Arial"/>
          <w:color w:val="1D1B11"/>
          <w:spacing w:val="-4"/>
          <w:sz w:val="24"/>
          <w:szCs w:val="24"/>
        </w:rPr>
        <w:t>85%]</w:t>
      </w:r>
      <w:r w:rsidR="00E203AD" w:rsidRPr="00860DFF">
        <w:rPr>
          <w:rFonts w:ascii="Arial" w:hAnsi="Arial" w:cs="Arial"/>
          <w:color w:val="1D1B11"/>
          <w:sz w:val="24"/>
          <w:szCs w:val="24"/>
        </w:rPr>
        <w:tab/>
      </w:r>
      <w:sdt>
        <w:sdtPr>
          <w:rPr>
            <w:rFonts w:ascii="Arial" w:hAnsi="Arial" w:cs="Arial"/>
            <w:color w:val="1D1B11"/>
            <w:sz w:val="24"/>
            <w:szCs w:val="24"/>
          </w:rPr>
          <w:id w:val="934640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3AD" w:rsidRPr="00860DFF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E203AD" w:rsidRPr="00860DFF">
        <w:rPr>
          <w:rFonts w:ascii="Arial" w:hAnsi="Arial" w:cs="Arial"/>
          <w:color w:val="1D1B11"/>
          <w:sz w:val="24"/>
          <w:szCs w:val="24"/>
        </w:rPr>
        <w:t xml:space="preserve"> [above</w:t>
      </w:r>
      <w:r w:rsidR="00E203AD" w:rsidRPr="00860DFF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E203AD" w:rsidRPr="00860DFF">
        <w:rPr>
          <w:rFonts w:ascii="Arial" w:hAnsi="Arial" w:cs="Arial"/>
          <w:color w:val="1D1B11"/>
          <w:spacing w:val="-4"/>
          <w:sz w:val="24"/>
          <w:szCs w:val="24"/>
        </w:rPr>
        <w:t>85%]</w:t>
      </w:r>
    </w:p>
    <w:p w14:paraId="470C2382" w14:textId="77777777" w:rsidR="00E203AD" w:rsidRPr="00860DFF" w:rsidRDefault="00E203AD" w:rsidP="00E203AD">
      <w:pPr>
        <w:pStyle w:val="BodyText"/>
        <w:ind w:left="0"/>
        <w:rPr>
          <w:rFonts w:ascii="Arial" w:hAnsi="Arial" w:cs="Arial"/>
          <w:sz w:val="24"/>
          <w:szCs w:val="24"/>
        </w:rPr>
      </w:pPr>
    </w:p>
    <w:p w14:paraId="37BB1F40" w14:textId="77777777" w:rsidR="00E203AD" w:rsidRPr="00860DFF" w:rsidRDefault="00E203AD" w:rsidP="00E203AD">
      <w:pPr>
        <w:pStyle w:val="BodyText"/>
        <w:spacing w:before="20"/>
        <w:ind w:left="0"/>
        <w:rPr>
          <w:rFonts w:ascii="Arial" w:hAnsi="Arial" w:cs="Arial"/>
          <w:sz w:val="24"/>
          <w:szCs w:val="24"/>
        </w:rPr>
      </w:pPr>
    </w:p>
    <w:p w14:paraId="20AA98BE" w14:textId="2CFFAEDA" w:rsidR="00E203AD" w:rsidRPr="00860DFF" w:rsidRDefault="00E203AD" w:rsidP="00860DFF">
      <w:pPr>
        <w:pStyle w:val="BodyText"/>
        <w:tabs>
          <w:tab w:val="left" w:pos="9710"/>
        </w:tabs>
        <w:spacing w:before="1" w:line="360" w:lineRule="auto"/>
        <w:ind w:left="-284" w:right="-638"/>
        <w:rPr>
          <w:rFonts w:ascii="Arial" w:hAnsi="Arial" w:cs="Arial"/>
          <w:sz w:val="24"/>
          <w:szCs w:val="24"/>
        </w:rPr>
      </w:pPr>
      <w:r w:rsidRPr="00860DFF">
        <w:rPr>
          <w:rFonts w:ascii="Arial" w:hAnsi="Arial" w:cs="Arial"/>
          <w:color w:val="1D1B11"/>
          <w:sz w:val="24"/>
          <w:szCs w:val="24"/>
        </w:rPr>
        <w:t xml:space="preserve">Principal Supervisor’s Signature: </w:t>
      </w:r>
      <w:sdt>
        <w:sdtPr>
          <w:rPr>
            <w:rFonts w:ascii="Arial" w:hAnsi="Arial" w:cs="Arial"/>
            <w:color w:val="002060"/>
            <w:spacing w:val="40"/>
            <w:sz w:val="24"/>
            <w:szCs w:val="24"/>
          </w:rPr>
          <w:id w:val="718394124"/>
          <w:placeholder>
            <w:docPart w:val="B5B7DC0FDAAE4E169590F58722D5F812"/>
          </w:placeholder>
          <w:showingPlcHdr/>
        </w:sdtPr>
        <w:sdtEndPr/>
        <w:sdtContent>
          <w:r w:rsidRPr="00860DFF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860DFF">
        <w:rPr>
          <w:rFonts w:ascii="Arial" w:hAnsi="Arial" w:cs="Arial"/>
          <w:color w:val="1D1B11"/>
          <w:sz w:val="24"/>
          <w:szCs w:val="24"/>
        </w:rPr>
        <w:t xml:space="preserve"> Date: </w:t>
      </w:r>
      <w:sdt>
        <w:sdtPr>
          <w:rPr>
            <w:rFonts w:ascii="Arial" w:hAnsi="Arial" w:cs="Arial"/>
            <w:color w:val="002060"/>
            <w:spacing w:val="40"/>
            <w:sz w:val="24"/>
            <w:szCs w:val="24"/>
          </w:rPr>
          <w:id w:val="-1145732424"/>
          <w:placeholder>
            <w:docPart w:val="B4B7F205248648EA923B3E4E50F89295"/>
          </w:placeholder>
        </w:sdtPr>
        <w:sdtEndPr/>
        <w:sdtContent>
          <w:sdt>
            <w:sdtPr>
              <w:rPr>
                <w:rFonts w:ascii="Arial" w:hAnsi="Arial" w:cs="Arial"/>
                <w:color w:val="002060"/>
                <w:spacing w:val="40"/>
                <w:sz w:val="24"/>
                <w:szCs w:val="24"/>
              </w:rPr>
              <w:id w:val="-1951085035"/>
              <w:placeholder>
                <w:docPart w:val="DefaultPlaceholder_-1854013437"/>
              </w:placeholder>
              <w:showingPlcHdr/>
              <w:date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Pr="00860DFF">
                <w:rPr>
                  <w:rStyle w:val="PlaceholderText"/>
                  <w:rFonts w:ascii="Arial" w:hAnsi="Arial" w:cs="Arial"/>
                  <w:color w:val="0070C0"/>
                  <w:sz w:val="24"/>
                  <w:szCs w:val="24"/>
                </w:rPr>
                <w:t>Click or tap to enter a date.</w:t>
              </w:r>
            </w:sdtContent>
          </w:sdt>
        </w:sdtContent>
      </w:sdt>
    </w:p>
    <w:p w14:paraId="3726DD26" w14:textId="1E22FE6E" w:rsidR="00262F88" w:rsidRPr="00E203AD" w:rsidRDefault="00E203AD" w:rsidP="00F01D88">
      <w:pPr>
        <w:pStyle w:val="BodyText"/>
        <w:tabs>
          <w:tab w:val="left" w:pos="9710"/>
        </w:tabs>
        <w:spacing w:line="360" w:lineRule="auto"/>
        <w:ind w:left="-284" w:right="-638" w:hanging="10"/>
        <w:rPr>
          <w:rFonts w:ascii="Arial" w:hAnsi="Arial" w:cs="Arial"/>
          <w:sz w:val="22"/>
          <w:szCs w:val="22"/>
        </w:rPr>
      </w:pPr>
      <w:r w:rsidRPr="00860DFF">
        <w:rPr>
          <w:rFonts w:ascii="Arial" w:hAnsi="Arial" w:cs="Arial"/>
          <w:color w:val="1D1B11"/>
          <w:sz w:val="24"/>
          <w:szCs w:val="24"/>
        </w:rPr>
        <w:t>Please list the names of any other people who have either read or supervised this candidate’s</w:t>
      </w:r>
      <w:r w:rsidR="002E40AB">
        <w:rPr>
          <w:rFonts w:ascii="Arial" w:hAnsi="Arial" w:cs="Arial"/>
          <w:color w:val="1D1B11"/>
          <w:sz w:val="24"/>
          <w:szCs w:val="24"/>
        </w:rPr>
        <w:t xml:space="preserve"> </w:t>
      </w:r>
      <w:r w:rsidRPr="00860DFF">
        <w:rPr>
          <w:rFonts w:ascii="Arial" w:hAnsi="Arial" w:cs="Arial"/>
          <w:color w:val="1D1B11"/>
          <w:sz w:val="24"/>
          <w:szCs w:val="24"/>
        </w:rPr>
        <w:t>written examination and should therefore be excluded as evaluators</w:t>
      </w:r>
      <w:r w:rsidR="00860DFF">
        <w:rPr>
          <w:rFonts w:ascii="Arial" w:hAnsi="Arial" w:cs="Arial"/>
          <w:color w:val="1D1B11"/>
          <w:sz w:val="24"/>
          <w:szCs w:val="24"/>
        </w:rPr>
        <w:t xml:space="preserve">: </w:t>
      </w:r>
      <w:sdt>
        <w:sdtPr>
          <w:rPr>
            <w:rFonts w:ascii="Arial" w:hAnsi="Arial" w:cs="Arial"/>
            <w:sz w:val="24"/>
            <w:szCs w:val="24"/>
          </w:rPr>
          <w:id w:val="1092515041"/>
          <w:placeholder>
            <w:docPart w:val="4A9ACF45370144E09F059B07F51E4B52"/>
          </w:placeholder>
          <w:showingPlcHdr/>
        </w:sdtPr>
        <w:sdtEndPr/>
        <w:sdtContent>
          <w:r w:rsidRPr="00860DFF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sectPr w:rsidR="00262F88" w:rsidRPr="00E203AD" w:rsidSect="002E40AB">
      <w:headerReference w:type="default" r:id="rId8"/>
      <w:footerReference w:type="default" r:id="rId9"/>
      <w:type w:val="continuous"/>
      <w:pgSz w:w="11910" w:h="16840"/>
      <w:pgMar w:top="700" w:right="1100" w:bottom="0" w:left="1100" w:header="720" w:footer="6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79C67" w14:textId="77777777" w:rsidR="00E203AD" w:rsidRDefault="00E203AD" w:rsidP="00262F88">
      <w:r>
        <w:separator/>
      </w:r>
    </w:p>
  </w:endnote>
  <w:endnote w:type="continuationSeparator" w:id="0">
    <w:p w14:paraId="0E23DF1D" w14:textId="77777777" w:rsidR="00E203AD" w:rsidRDefault="00E203AD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FD7EB" w14:textId="54BDD1A1" w:rsidR="00E203AD" w:rsidRDefault="00E203AD" w:rsidP="00FD67CA">
    <w:pPr>
      <w:spacing w:line="264" w:lineRule="exact"/>
      <w:rPr>
        <w:sz w:val="20"/>
      </w:rPr>
    </w:pPr>
    <w:r w:rsidRPr="00FD67CA">
      <w:rPr>
        <w:rFonts w:ascii="Arial" w:hAnsi="Arial" w:cs="Arial"/>
        <w:i/>
        <w:color w:val="1D1B11"/>
        <w:sz w:val="24"/>
      </w:rPr>
      <w:t>13.7.1</w:t>
    </w:r>
    <w:r w:rsidRPr="00FD67CA">
      <w:rPr>
        <w:rFonts w:ascii="Arial" w:hAnsi="Arial" w:cs="Arial"/>
        <w:i/>
        <w:color w:val="1D1B11"/>
        <w:spacing w:val="-6"/>
        <w:sz w:val="24"/>
      </w:rPr>
      <w:t xml:space="preserve"> </w:t>
    </w:r>
    <w:r w:rsidRPr="00FD67CA">
      <w:rPr>
        <w:rFonts w:ascii="Arial" w:hAnsi="Arial" w:cs="Arial"/>
        <w:i/>
        <w:color w:val="1D1B11"/>
        <w:sz w:val="24"/>
      </w:rPr>
      <w:t>Principal</w:t>
    </w:r>
    <w:r w:rsidRPr="00FD67CA">
      <w:rPr>
        <w:rFonts w:ascii="Arial" w:hAnsi="Arial" w:cs="Arial"/>
        <w:i/>
        <w:color w:val="1D1B11"/>
        <w:spacing w:val="-3"/>
        <w:sz w:val="24"/>
      </w:rPr>
      <w:t xml:space="preserve"> </w:t>
    </w:r>
    <w:r w:rsidRPr="00FD67CA">
      <w:rPr>
        <w:rFonts w:ascii="Arial" w:hAnsi="Arial" w:cs="Arial"/>
        <w:i/>
        <w:color w:val="1D1B11"/>
        <w:sz w:val="24"/>
      </w:rPr>
      <w:t>Supervisor’s</w:t>
    </w:r>
    <w:r w:rsidRPr="00FD67CA">
      <w:rPr>
        <w:rFonts w:ascii="Arial" w:hAnsi="Arial" w:cs="Arial"/>
        <w:i/>
        <w:color w:val="1D1B11"/>
        <w:spacing w:val="-3"/>
        <w:sz w:val="24"/>
      </w:rPr>
      <w:t xml:space="preserve"> </w:t>
    </w:r>
    <w:r w:rsidRPr="00FD67CA">
      <w:rPr>
        <w:rFonts w:ascii="Arial" w:hAnsi="Arial" w:cs="Arial"/>
        <w:i/>
        <w:color w:val="1D1B11"/>
        <w:sz w:val="24"/>
      </w:rPr>
      <w:t>Endorsement</w:t>
    </w:r>
    <w:r w:rsidRPr="00FD67CA">
      <w:rPr>
        <w:rFonts w:ascii="Arial" w:hAnsi="Arial" w:cs="Arial"/>
        <w:i/>
        <w:color w:val="1D1B11"/>
        <w:spacing w:val="-3"/>
        <w:sz w:val="24"/>
      </w:rPr>
      <w:t xml:space="preserve"> </w:t>
    </w:r>
    <w:r w:rsidRPr="00FD67CA">
      <w:rPr>
        <w:rFonts w:ascii="Arial" w:hAnsi="Arial" w:cs="Arial"/>
        <w:i/>
        <w:color w:val="1D1B11"/>
        <w:sz w:val="24"/>
      </w:rPr>
      <w:t>of</w:t>
    </w:r>
    <w:r w:rsidRPr="00FD67CA">
      <w:rPr>
        <w:rFonts w:ascii="Arial" w:hAnsi="Arial" w:cs="Arial"/>
        <w:i/>
        <w:color w:val="1D1B11"/>
        <w:spacing w:val="-3"/>
        <w:sz w:val="24"/>
      </w:rPr>
      <w:t xml:space="preserve"> </w:t>
    </w:r>
    <w:r w:rsidRPr="00FD67CA">
      <w:rPr>
        <w:rFonts w:ascii="Arial" w:hAnsi="Arial" w:cs="Arial"/>
        <w:i/>
        <w:color w:val="1D1B11"/>
        <w:sz w:val="24"/>
      </w:rPr>
      <w:t>Written</w:t>
    </w:r>
    <w:r w:rsidRPr="00FD67CA">
      <w:rPr>
        <w:rFonts w:ascii="Arial" w:hAnsi="Arial" w:cs="Arial"/>
        <w:i/>
        <w:color w:val="1D1B11"/>
        <w:spacing w:val="-2"/>
        <w:sz w:val="24"/>
      </w:rPr>
      <w:t xml:space="preserve"> </w:t>
    </w:r>
    <w:r w:rsidRPr="00FD67CA">
      <w:rPr>
        <w:rFonts w:ascii="Arial" w:hAnsi="Arial" w:cs="Arial"/>
        <w:i/>
        <w:color w:val="1D1B11"/>
        <w:spacing w:val="-4"/>
        <w:sz w:val="24"/>
      </w:rPr>
      <w:t>Exam</w:t>
    </w:r>
    <w:r w:rsidRPr="00FD67CA">
      <w:rPr>
        <w:rFonts w:ascii="Arial" w:hAnsi="Arial" w:cs="Arial"/>
        <w:i/>
        <w:color w:val="1D1B11"/>
        <w:spacing w:val="-4"/>
        <w:sz w:val="24"/>
      </w:rPr>
      <w:tab/>
      <w:t xml:space="preserve">                                                </w:t>
    </w:r>
    <w:r w:rsidR="00860DFF" w:rsidRPr="00FD67CA">
      <w:rPr>
        <w:rFonts w:ascii="Arial" w:hAnsi="Arial" w:cs="Arial"/>
        <w:i/>
        <w:color w:val="1D1B11"/>
        <w:spacing w:val="-4"/>
        <w:sz w:val="24"/>
      </w:rPr>
      <w:t>April</w:t>
    </w:r>
    <w:r w:rsidRPr="00FD67CA">
      <w:rPr>
        <w:rFonts w:ascii="Arial" w:hAnsi="Arial" w:cs="Arial"/>
        <w:i/>
        <w:color w:val="1D1B11"/>
        <w:spacing w:val="-4"/>
        <w:sz w:val="24"/>
      </w:rPr>
      <w:t xml:space="preserve"> 202</w:t>
    </w:r>
    <w:r w:rsidR="002E40AB">
      <w:rPr>
        <w:rFonts w:ascii="Arial" w:hAnsi="Arial" w:cs="Arial"/>
        <w:i/>
        <w:color w:val="1D1B11"/>
        <w:spacing w:val="-4"/>
        <w:sz w:val="24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56257" w14:textId="77777777" w:rsidR="00262F88" w:rsidRPr="00262F88" w:rsidRDefault="00262F88" w:rsidP="00262F88">
    <w:pPr>
      <w:tabs>
        <w:tab w:val="left" w:pos="7661"/>
      </w:tabs>
      <w:spacing w:before="49"/>
      <w:rPr>
        <w:rFonts w:ascii="Arial" w:hAnsi="Arial" w:cs="Arial"/>
        <w:i/>
      </w:rPr>
    </w:pPr>
    <w:r>
      <w:rPr>
        <w:rFonts w:ascii="Arial" w:hAnsi="Arial" w:cs="Arial"/>
        <w:i/>
        <w:color w:val="1D1B11"/>
      </w:rPr>
      <w:t>f</w:t>
    </w:r>
    <w:r w:rsidRPr="00BF28D8">
      <w:rPr>
        <w:rFonts w:ascii="Arial" w:hAnsi="Arial" w:cs="Arial"/>
        <w:i/>
        <w:color w:val="1D1B11"/>
      </w:rPr>
      <w:t>orm</w:t>
    </w:r>
    <w:r>
      <w:rPr>
        <w:rFonts w:ascii="Arial" w:hAnsi="Arial" w:cs="Arial"/>
        <w:i/>
        <w:color w:val="1D1B11"/>
      </w:rPr>
      <w:t xml:space="preserve"> </w:t>
    </w:r>
    <w:r>
      <w:rPr>
        <w:rFonts w:ascii="Arial" w:hAnsi="Arial" w:cs="Arial"/>
        <w:i/>
        <w:color w:val="1D1B11"/>
      </w:rPr>
      <w:fldChar w:fldCharType="begin"/>
    </w:r>
    <w:r>
      <w:rPr>
        <w:rFonts w:ascii="Arial" w:hAnsi="Arial" w:cs="Arial"/>
        <w:i/>
        <w:color w:val="1D1B11"/>
      </w:rPr>
      <w:instrText xml:space="preserve"> FILENAME   \* MERGEFORMAT </w:instrText>
    </w:r>
    <w:r>
      <w:rPr>
        <w:rFonts w:ascii="Arial" w:hAnsi="Arial" w:cs="Arial"/>
        <w:i/>
        <w:color w:val="1D1B11"/>
      </w:rPr>
      <w:fldChar w:fldCharType="separate"/>
    </w:r>
    <w:r w:rsidR="00E203AD">
      <w:rPr>
        <w:rFonts w:ascii="Arial" w:hAnsi="Arial" w:cs="Arial"/>
        <w:i/>
        <w:noProof/>
        <w:color w:val="1D1B11"/>
      </w:rPr>
      <w:t>Document3</w:t>
    </w:r>
    <w:r>
      <w:rPr>
        <w:rFonts w:ascii="Arial" w:hAnsi="Arial" w:cs="Arial"/>
        <w:i/>
        <w:color w:val="1D1B11"/>
      </w:rPr>
      <w:fldChar w:fldCharType="end"/>
    </w:r>
    <w:r>
      <w:rPr>
        <w:rFonts w:ascii="Arial" w:hAnsi="Arial" w:cs="Arial"/>
        <w:i/>
        <w:color w:val="1D1B11"/>
      </w:rPr>
      <w:t xml:space="preserve"> </w:t>
    </w:r>
    <w:r w:rsidRPr="00BF28D8">
      <w:rPr>
        <w:rFonts w:ascii="Arial" w:hAnsi="Arial" w:cs="Arial"/>
        <w:i/>
        <w:color w:val="1D1B11"/>
      </w:rPr>
      <w:tab/>
    </w:r>
    <w:r w:rsidRPr="00BF28D8">
      <w:rPr>
        <w:rFonts w:ascii="Arial" w:hAnsi="Arial" w:cs="Arial"/>
        <w:i/>
        <w:color w:val="1D1B11"/>
      </w:rPr>
      <w:tab/>
      <w:t xml:space="preserve">      </w:t>
    </w:r>
    <w:r w:rsidRPr="00BF28D8">
      <w:rPr>
        <w:rFonts w:ascii="Arial" w:hAnsi="Arial" w:cs="Arial"/>
        <w:i/>
        <w:color w:val="1D1B11"/>
        <w:position w:val="2"/>
      </w:rPr>
      <w:t>January</w:t>
    </w:r>
    <w:r w:rsidRPr="00BF28D8">
      <w:rPr>
        <w:rFonts w:ascii="Arial" w:hAnsi="Arial" w:cs="Arial"/>
        <w:i/>
        <w:color w:val="1D1B11"/>
        <w:spacing w:val="-2"/>
        <w:position w:val="2"/>
      </w:rPr>
      <w:t xml:space="preserve"> </w:t>
    </w:r>
    <w:r w:rsidRPr="00BF28D8">
      <w:rPr>
        <w:rFonts w:ascii="Arial" w:hAnsi="Arial" w:cs="Arial"/>
        <w:i/>
        <w:color w:val="1D1B11"/>
        <w:spacing w:val="-4"/>
        <w:position w:val="2"/>
      </w:rPr>
      <w:t>2025</w:t>
    </w:r>
  </w:p>
  <w:p w14:paraId="359A7BCC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DB427" w14:textId="77777777" w:rsidR="00E203AD" w:rsidRDefault="00E203AD" w:rsidP="00262F88">
      <w:r>
        <w:separator/>
      </w:r>
    </w:p>
  </w:footnote>
  <w:footnote w:type="continuationSeparator" w:id="0">
    <w:p w14:paraId="24F60375" w14:textId="77777777" w:rsidR="00E203AD" w:rsidRDefault="00E203AD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08DD" w14:textId="77777777" w:rsidR="00E203AD" w:rsidRPr="00BF28D8" w:rsidRDefault="00E203AD" w:rsidP="00E203AD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61312" behindDoc="0" locked="0" layoutInCell="1" allowOverlap="1" wp14:anchorId="08C1AE42" wp14:editId="3F2DD077">
          <wp:simplePos x="0" y="0"/>
          <wp:positionH relativeFrom="column">
            <wp:posOffset>6038215</wp:posOffset>
          </wp:positionH>
          <wp:positionV relativeFrom="paragraph">
            <wp:posOffset>-218691</wp:posOffset>
          </wp:positionV>
          <wp:extent cx="899795" cy="899795"/>
          <wp:effectExtent l="0" t="0" r="0" b="0"/>
          <wp:wrapNone/>
          <wp:docPr id="112410237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4802CC28" w14:textId="77777777" w:rsidR="00E203AD" w:rsidRPr="00BF28D8" w:rsidRDefault="00E203AD" w:rsidP="00E203AD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2E5EEFC3" w14:textId="77777777" w:rsidR="00E203AD" w:rsidRPr="00BF28D8" w:rsidRDefault="00E203AD" w:rsidP="00E203AD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6442636B" w14:textId="64C2BE0F" w:rsidR="00E203AD" w:rsidRDefault="00E203AD" w:rsidP="00E203AD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8"/>
        <w:szCs w:val="28"/>
      </w:rPr>
    </w:pPr>
    <w:r>
      <w:rPr>
        <w:rFonts w:ascii="Arial" w:hAnsi="Arial" w:cs="Arial"/>
        <w:b/>
        <w:bCs/>
        <w:i/>
        <w:color w:val="1D1B11"/>
        <w:sz w:val="28"/>
        <w:szCs w:val="28"/>
      </w:rPr>
      <w:t xml:space="preserve">13.7.1 </w:t>
    </w:r>
    <w:r w:rsidRPr="00E203AD">
      <w:rPr>
        <w:rFonts w:ascii="Arial" w:hAnsi="Arial" w:cs="Arial"/>
        <w:b/>
        <w:bCs/>
        <w:i/>
        <w:color w:val="1D1B11"/>
        <w:sz w:val="28"/>
        <w:szCs w:val="28"/>
      </w:rPr>
      <w:t>Principal Supervisor’s Endorsement of CTA Written Examination</w:t>
    </w:r>
  </w:p>
  <w:p w14:paraId="460CAF2A" w14:textId="77777777" w:rsidR="00FD67CA" w:rsidRPr="00FD67CA" w:rsidRDefault="00FD67CA" w:rsidP="00E203AD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pacing w:val="-2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79ACA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0899DA5F" wp14:editId="115B2BA8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1901037581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48DA34BD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76260C26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2CAD17AD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pacing w:val="-2"/>
        <w:sz w:val="28"/>
        <w:szCs w:val="28"/>
      </w:rPr>
    </w:pPr>
    <w:r>
      <w:rPr>
        <w:rFonts w:ascii="Arial" w:hAnsi="Arial" w:cs="Arial"/>
        <w:b/>
        <w:bCs/>
        <w:i/>
        <w:color w:val="1D1B11"/>
        <w:sz w:val="28"/>
        <w:szCs w:val="28"/>
      </w:rPr>
      <w:t>number &amp; name of 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76rwaAyzSStYp4y6sLDm7wTfd83H4nVTPSDUXlgeQHdwO01ik3Cn+M6JwfqsT4QJ4rxVHSVjX5C/nCRXICEQ4A==" w:salt="MY/Ge0hLtbyMKvWIvrJia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3AD"/>
    <w:rsid w:val="00063308"/>
    <w:rsid w:val="000A0B30"/>
    <w:rsid w:val="000F5522"/>
    <w:rsid w:val="0024337D"/>
    <w:rsid w:val="00262F88"/>
    <w:rsid w:val="0026645D"/>
    <w:rsid w:val="002B6697"/>
    <w:rsid w:val="002D39E3"/>
    <w:rsid w:val="002E40AB"/>
    <w:rsid w:val="002E48AC"/>
    <w:rsid w:val="00323705"/>
    <w:rsid w:val="004301DF"/>
    <w:rsid w:val="005375CD"/>
    <w:rsid w:val="005B39D8"/>
    <w:rsid w:val="005E1A37"/>
    <w:rsid w:val="00676932"/>
    <w:rsid w:val="006B564C"/>
    <w:rsid w:val="006E1148"/>
    <w:rsid w:val="007079F7"/>
    <w:rsid w:val="00860DFF"/>
    <w:rsid w:val="008A69DF"/>
    <w:rsid w:val="00941C08"/>
    <w:rsid w:val="00AC274D"/>
    <w:rsid w:val="00BF28D8"/>
    <w:rsid w:val="00CC75F7"/>
    <w:rsid w:val="00D42185"/>
    <w:rsid w:val="00D741D7"/>
    <w:rsid w:val="00DA25CF"/>
    <w:rsid w:val="00E203AD"/>
    <w:rsid w:val="00E73929"/>
    <w:rsid w:val="00EF59E0"/>
    <w:rsid w:val="00F01D88"/>
    <w:rsid w:val="00F30C5D"/>
    <w:rsid w:val="00F9621F"/>
    <w:rsid w:val="00FD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B8616B"/>
  <w15:docId w15:val="{36D5C124-789C-449E-94FF-7B03A2B2B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character" w:customStyle="1" w:styleId="BodyTextChar">
    <w:name w:val="Body Text Char"/>
    <w:basedOn w:val="DefaultParagraphFont"/>
    <w:link w:val="BodyText"/>
    <w:uiPriority w:val="1"/>
    <w:rsid w:val="00E203AD"/>
    <w:rPr>
      <w:rFonts w:ascii="Cambria" w:eastAsia="Cambria" w:hAnsi="Cambria" w:cs="Cambria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5A41C39753141C195FD883124BC64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B59521-267B-4BFC-9734-85DEA1F37EB2}"/>
      </w:docPartPr>
      <w:docPartBody>
        <w:p w:rsidR="007606C6" w:rsidRDefault="007606C6" w:rsidP="007606C6">
          <w:pPr>
            <w:pStyle w:val="A5A41C39753141C195FD883124BC64C2"/>
          </w:pPr>
          <w:r w:rsidRPr="00156B3B">
            <w:rPr>
              <w:rStyle w:val="PlaceholderText"/>
              <w:color w:val="002060"/>
            </w:rPr>
            <w:t>Click or tap here to enter text.</w:t>
          </w:r>
        </w:p>
      </w:docPartBody>
    </w:docPart>
    <w:docPart>
      <w:docPartPr>
        <w:name w:val="9F67A31917EF4173A780596D971F80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B60012-A614-45D8-AA5D-B082ECFD6745}"/>
      </w:docPartPr>
      <w:docPartBody>
        <w:p w:rsidR="007606C6" w:rsidRDefault="007606C6" w:rsidP="007606C6">
          <w:pPr>
            <w:pStyle w:val="9F67A31917EF4173A780596D971F80CF"/>
          </w:pPr>
          <w:r w:rsidRPr="00156B3B">
            <w:rPr>
              <w:rStyle w:val="PlaceholderText"/>
              <w:color w:val="002060"/>
            </w:rPr>
            <w:t>Click or tap here to enter text.</w:t>
          </w:r>
        </w:p>
      </w:docPartBody>
    </w:docPart>
    <w:docPart>
      <w:docPartPr>
        <w:name w:val="F94C7A639A7D44DA8EADFCFE9360F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2C458D-CDF9-44CC-A323-6174693888FA}"/>
      </w:docPartPr>
      <w:docPartBody>
        <w:p w:rsidR="007606C6" w:rsidRDefault="007606C6" w:rsidP="007606C6">
          <w:pPr>
            <w:pStyle w:val="F94C7A639A7D44DA8EADFCFE9360F126"/>
          </w:pPr>
          <w:r w:rsidRPr="00156B3B">
            <w:rPr>
              <w:rStyle w:val="PlaceholderText"/>
              <w:color w:val="002060"/>
            </w:rPr>
            <w:t>Click or tap here to enter text.</w:t>
          </w:r>
        </w:p>
      </w:docPartBody>
    </w:docPart>
    <w:docPart>
      <w:docPartPr>
        <w:name w:val="18C37445228D4E9788D95B9BAA0D40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41F45F-DB5C-4E80-AEEB-00777BD553DB}"/>
      </w:docPartPr>
      <w:docPartBody>
        <w:p w:rsidR="007606C6" w:rsidRDefault="007606C6" w:rsidP="007606C6">
          <w:pPr>
            <w:pStyle w:val="18C37445228D4E9788D95B9BAA0D40C6"/>
          </w:pPr>
          <w:r w:rsidRPr="00156B3B">
            <w:rPr>
              <w:rStyle w:val="PlaceholderText"/>
              <w:color w:val="002060"/>
            </w:rPr>
            <w:t>Click or tap here to enter text.</w:t>
          </w:r>
        </w:p>
      </w:docPartBody>
    </w:docPart>
    <w:docPart>
      <w:docPartPr>
        <w:name w:val="0FD4AA10A04E4737BB2D00A34F1BFF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DA10F-C8E1-46D8-B40A-592055976672}"/>
      </w:docPartPr>
      <w:docPartBody>
        <w:p w:rsidR="007606C6" w:rsidRDefault="007606C6" w:rsidP="007606C6">
          <w:pPr>
            <w:pStyle w:val="0FD4AA10A04E4737BB2D00A34F1BFFC5"/>
          </w:pPr>
          <w:r w:rsidRPr="00156B3B">
            <w:rPr>
              <w:rStyle w:val="PlaceholderText"/>
              <w:color w:val="002060"/>
            </w:rPr>
            <w:t>Click or tap here to enter text.</w:t>
          </w:r>
        </w:p>
      </w:docPartBody>
    </w:docPart>
    <w:docPart>
      <w:docPartPr>
        <w:name w:val="9E750814E561413B91CB11707CAEF4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1FC822-4991-433B-8955-5B4C8025DA8E}"/>
      </w:docPartPr>
      <w:docPartBody>
        <w:p w:rsidR="007606C6" w:rsidRDefault="007606C6" w:rsidP="007606C6">
          <w:pPr>
            <w:pStyle w:val="9E750814E561413B91CB11707CAEF44D"/>
          </w:pPr>
          <w:r w:rsidRPr="00156B3B">
            <w:rPr>
              <w:rStyle w:val="PlaceholderText"/>
              <w:color w:val="002060"/>
            </w:rPr>
            <w:t>Click or tap here to enter text.</w:t>
          </w:r>
        </w:p>
      </w:docPartBody>
    </w:docPart>
    <w:docPart>
      <w:docPartPr>
        <w:name w:val="B5B7DC0FDAAE4E169590F58722D5F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E12245-E6ED-47C8-823E-0A1421828873}"/>
      </w:docPartPr>
      <w:docPartBody>
        <w:p w:rsidR="007606C6" w:rsidRDefault="007606C6" w:rsidP="007606C6">
          <w:pPr>
            <w:pStyle w:val="B5B7DC0FDAAE4E169590F58722D5F812"/>
          </w:pPr>
          <w:r w:rsidRPr="00156B3B">
            <w:rPr>
              <w:rStyle w:val="PlaceholderText"/>
              <w:color w:val="002060"/>
            </w:rPr>
            <w:t>Click or tap here to enter text.</w:t>
          </w:r>
        </w:p>
      </w:docPartBody>
    </w:docPart>
    <w:docPart>
      <w:docPartPr>
        <w:name w:val="B4B7F205248648EA923B3E4E50F892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C3C017-6245-4556-A591-F1CD6FD18020}"/>
      </w:docPartPr>
      <w:docPartBody>
        <w:p w:rsidR="007606C6" w:rsidRDefault="007606C6" w:rsidP="007606C6">
          <w:pPr>
            <w:pStyle w:val="B4B7F205248648EA923B3E4E50F89295"/>
          </w:pPr>
          <w:r w:rsidRPr="00156B3B">
            <w:rPr>
              <w:rStyle w:val="PlaceholderText"/>
              <w:color w:val="002060"/>
            </w:rPr>
            <w:t>Click or tap here to enter text.</w:t>
          </w:r>
        </w:p>
      </w:docPartBody>
    </w:docPart>
    <w:docPart>
      <w:docPartPr>
        <w:name w:val="4A9ACF45370144E09F059B07F51E4B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F90C58-47FB-4C98-BB17-9726DE960137}"/>
      </w:docPartPr>
      <w:docPartBody>
        <w:p w:rsidR="007606C6" w:rsidRDefault="007606C6" w:rsidP="007606C6">
          <w:pPr>
            <w:pStyle w:val="4A9ACF45370144E09F059B07F51E4B52"/>
          </w:pPr>
          <w:r w:rsidRPr="0022526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9A6497-6B53-4E71-86EA-F0F50A451D34}"/>
      </w:docPartPr>
      <w:docPartBody>
        <w:p w:rsidR="007606C6" w:rsidRDefault="007606C6">
          <w:r w:rsidRPr="00235F16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6C6"/>
    <w:rsid w:val="002E48AC"/>
    <w:rsid w:val="007606C6"/>
    <w:rsid w:val="00CC75F7"/>
    <w:rsid w:val="00D7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606C6"/>
    <w:rPr>
      <w:color w:val="666666"/>
    </w:rPr>
  </w:style>
  <w:style w:type="paragraph" w:customStyle="1" w:styleId="A5A41C39753141C195FD883124BC64C2">
    <w:name w:val="A5A41C39753141C195FD883124BC64C2"/>
    <w:rsid w:val="007606C6"/>
  </w:style>
  <w:style w:type="paragraph" w:customStyle="1" w:styleId="9F67A31917EF4173A780596D971F80CF">
    <w:name w:val="9F67A31917EF4173A780596D971F80CF"/>
    <w:rsid w:val="007606C6"/>
  </w:style>
  <w:style w:type="paragraph" w:customStyle="1" w:styleId="F94C7A639A7D44DA8EADFCFE9360F126">
    <w:name w:val="F94C7A639A7D44DA8EADFCFE9360F126"/>
    <w:rsid w:val="007606C6"/>
  </w:style>
  <w:style w:type="paragraph" w:customStyle="1" w:styleId="18C37445228D4E9788D95B9BAA0D40C6">
    <w:name w:val="18C37445228D4E9788D95B9BAA0D40C6"/>
    <w:rsid w:val="007606C6"/>
  </w:style>
  <w:style w:type="paragraph" w:customStyle="1" w:styleId="0FD4AA10A04E4737BB2D00A34F1BFFC5">
    <w:name w:val="0FD4AA10A04E4737BB2D00A34F1BFFC5"/>
    <w:rsid w:val="007606C6"/>
  </w:style>
  <w:style w:type="paragraph" w:customStyle="1" w:styleId="9E750814E561413B91CB11707CAEF44D">
    <w:name w:val="9E750814E561413B91CB11707CAEF44D"/>
    <w:rsid w:val="007606C6"/>
  </w:style>
  <w:style w:type="paragraph" w:customStyle="1" w:styleId="B5B7DC0FDAAE4E169590F58722D5F812">
    <w:name w:val="B5B7DC0FDAAE4E169590F58722D5F812"/>
    <w:rsid w:val="007606C6"/>
  </w:style>
  <w:style w:type="paragraph" w:customStyle="1" w:styleId="B4B7F205248648EA923B3E4E50F89295">
    <w:name w:val="B4B7F205248648EA923B3E4E50F89295"/>
    <w:rsid w:val="007606C6"/>
  </w:style>
  <w:style w:type="paragraph" w:customStyle="1" w:styleId="4A9ACF45370144E09F059B07F51E4B52">
    <w:name w:val="4A9ACF45370144E09F059B07F51E4B52"/>
    <w:rsid w:val="007606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17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11</cp:revision>
  <dcterms:created xsi:type="dcterms:W3CDTF">2025-01-19T12:22:00Z</dcterms:created>
  <dcterms:modified xsi:type="dcterms:W3CDTF">2025-04-19T15:11:00Z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